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4AEF" w14:textId="77777777" w:rsidR="00CB4386" w:rsidRDefault="00CB4386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jc w:val="both"/>
        <w:rPr>
          <w:rFonts w:ascii="Arial" w:hAnsi="Arial" w:cs="Arial"/>
          <w:b/>
          <w:sz w:val="24"/>
          <w:u w:val="single"/>
        </w:rPr>
      </w:pPr>
      <w:r w:rsidRPr="000F04B0">
        <w:rPr>
          <w:rFonts w:ascii="Arial" w:hAnsi="Arial" w:cs="Arial"/>
          <w:b/>
          <w:sz w:val="24"/>
        </w:rPr>
        <w:t>Kurzü</w:t>
      </w:r>
      <w:r w:rsidRPr="006C3835">
        <w:rPr>
          <w:rFonts w:ascii="Arial" w:hAnsi="Arial" w:cs="Arial"/>
          <w:b/>
          <w:sz w:val="24"/>
        </w:rPr>
        <w:t>bersicht der notwendigen Nachweise zum Antrag</w:t>
      </w:r>
    </w:p>
    <w:p w14:paraId="0E44A565" w14:textId="77777777" w:rsidR="000F04B0" w:rsidRPr="006C3835" w:rsidRDefault="000F04B0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ind w:left="851" w:hanging="567"/>
        <w:jc w:val="both"/>
        <w:rPr>
          <w:rFonts w:ascii="Arial" w:hAnsi="Arial" w:cs="Arial"/>
          <w:b/>
          <w:sz w:val="24"/>
        </w:rPr>
      </w:pPr>
      <w:r w:rsidRPr="006C3835">
        <w:rPr>
          <w:rFonts w:ascii="Arial" w:hAnsi="Arial" w:cs="Arial"/>
          <w:b/>
          <w:sz w:val="24"/>
        </w:rPr>
        <w:t>Formale Voraussetzungen</w:t>
      </w:r>
    </w:p>
    <w:p w14:paraId="7A89BCD3" w14:textId="77777777" w:rsidR="000F04B0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Gewerbeanmeldung mit</w:t>
      </w:r>
      <w:r w:rsidRPr="006C3835">
        <w:t xml:space="preserve"> </w:t>
      </w:r>
      <w:r w:rsidRPr="006C3835">
        <w:rPr>
          <w:rFonts w:ascii="Arial" w:hAnsi="Arial" w:cs="Arial"/>
          <w:sz w:val="22"/>
          <w:szCs w:val="22"/>
        </w:rPr>
        <w:t>Tätigkeit</w:t>
      </w:r>
      <w:r w:rsidR="008807FB">
        <w:rPr>
          <w:rFonts w:ascii="Arial" w:hAnsi="Arial" w:cs="Arial"/>
          <w:sz w:val="22"/>
          <w:szCs w:val="22"/>
        </w:rPr>
        <w:t>sfeld: „Wartung von Gas-Geräten</w:t>
      </w:r>
      <w:r w:rsidR="00C50CDB">
        <w:rPr>
          <w:rFonts w:ascii="Arial" w:hAnsi="Arial" w:cs="Arial"/>
          <w:sz w:val="22"/>
          <w:szCs w:val="22"/>
        </w:rPr>
        <w:t>“</w:t>
      </w:r>
    </w:p>
    <w:p w14:paraId="111DE025" w14:textId="77777777" w:rsidR="000F04B0" w:rsidRPr="006C3835" w:rsidRDefault="000F04B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422C97B9" w14:textId="77777777" w:rsidR="000F04B0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Handelsregisterauszug (bei Einzelunternehmen nicht nötig)</w:t>
      </w:r>
    </w:p>
    <w:p w14:paraId="43C57B75" w14:textId="77777777" w:rsidR="000F04B0" w:rsidRPr="006C3835" w:rsidRDefault="000F04B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0A1E1CE3" w14:textId="77777777" w:rsidR="000F04B0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</w:rPr>
        <w:t>Eintragung in die Handwerksrolle für den Bereich</w:t>
      </w:r>
      <w:r w:rsidR="00C50CDB">
        <w:rPr>
          <w:rFonts w:ascii="Arial" w:hAnsi="Arial" w:cs="Arial"/>
          <w:sz w:val="22"/>
        </w:rPr>
        <w:t xml:space="preserve"> „Wartung von Gas-Geräten</w:t>
      </w:r>
      <w:r w:rsidRPr="006C3835">
        <w:rPr>
          <w:rFonts w:ascii="Arial" w:hAnsi="Arial" w:cs="Arial"/>
          <w:sz w:val="22"/>
        </w:rPr>
        <w:t>" oder Mitglie</w:t>
      </w:r>
      <w:r w:rsidRPr="006C3835">
        <w:rPr>
          <w:rFonts w:ascii="Arial" w:hAnsi="Arial" w:cs="Arial"/>
          <w:sz w:val="22"/>
        </w:rPr>
        <w:t>d</w:t>
      </w:r>
      <w:r w:rsidRPr="006C3835">
        <w:rPr>
          <w:rFonts w:ascii="Arial" w:hAnsi="Arial" w:cs="Arial"/>
          <w:sz w:val="22"/>
        </w:rPr>
        <w:t>schaft der Industrie- und Handelskammer</w:t>
      </w:r>
    </w:p>
    <w:p w14:paraId="4046DABA" w14:textId="77777777" w:rsidR="000F04B0" w:rsidRPr="006C3835" w:rsidRDefault="000F04B0" w:rsidP="005477DF">
      <w:pPr>
        <w:pStyle w:val="Listenabsatz"/>
        <w:ind w:left="0"/>
        <w:jc w:val="both"/>
        <w:rPr>
          <w:rFonts w:ascii="Arial" w:hAnsi="Arial" w:cs="Arial"/>
          <w:sz w:val="22"/>
          <w:szCs w:val="22"/>
        </w:rPr>
      </w:pPr>
    </w:p>
    <w:p w14:paraId="7941D620" w14:textId="77777777" w:rsidR="000F04B0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Bescheinigung über den Abschluss einer Betriebshaftpflichtversicherung</w:t>
      </w:r>
      <w:r w:rsidR="008807FB">
        <w:rPr>
          <w:rFonts w:ascii="Arial" w:hAnsi="Arial" w:cs="Arial"/>
          <w:sz w:val="22"/>
          <w:szCs w:val="22"/>
        </w:rPr>
        <w:t>,</w:t>
      </w:r>
    </w:p>
    <w:p w14:paraId="6DC0918B" w14:textId="77777777" w:rsidR="000F04B0" w:rsidRPr="006C3835" w:rsidRDefault="000F04B0" w:rsidP="005477DF">
      <w:pPr>
        <w:pStyle w:val="Listenabsatz"/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die den beantragten Geschäftsbereich berücksichtigt</w:t>
      </w:r>
    </w:p>
    <w:p w14:paraId="0F9C6E85" w14:textId="77777777" w:rsidR="000F04B0" w:rsidRPr="006C3835" w:rsidRDefault="000F04B0" w:rsidP="005477DF">
      <w:pPr>
        <w:pStyle w:val="Listenabsatz"/>
        <w:jc w:val="both"/>
        <w:rPr>
          <w:rFonts w:ascii="Arial" w:hAnsi="Arial" w:cs="Arial"/>
          <w:sz w:val="22"/>
          <w:szCs w:val="22"/>
        </w:rPr>
      </w:pPr>
    </w:p>
    <w:p w14:paraId="7F48A2E1" w14:textId="77777777" w:rsidR="000F04B0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F</w:t>
      </w:r>
      <w:r w:rsidR="006263C0">
        <w:rPr>
          <w:rFonts w:ascii="Arial" w:hAnsi="Arial" w:cs="Arial"/>
          <w:sz w:val="22"/>
          <w:szCs w:val="22"/>
        </w:rPr>
        <w:t>alls vorhanden: Eintragung als „</w:t>
      </w:r>
      <w:r w:rsidR="00CB4386">
        <w:rPr>
          <w:rFonts w:ascii="Arial" w:hAnsi="Arial" w:cs="Arial"/>
          <w:sz w:val="22"/>
          <w:szCs w:val="22"/>
        </w:rPr>
        <w:t>Gasg</w:t>
      </w:r>
      <w:r w:rsidRPr="006C3835">
        <w:rPr>
          <w:rFonts w:ascii="Arial" w:hAnsi="Arial" w:cs="Arial"/>
          <w:sz w:val="22"/>
          <w:szCs w:val="22"/>
        </w:rPr>
        <w:t>eräte</w:t>
      </w:r>
      <w:r w:rsidR="00CB4386">
        <w:rPr>
          <w:rFonts w:ascii="Arial" w:hAnsi="Arial" w:cs="Arial"/>
          <w:sz w:val="22"/>
          <w:szCs w:val="22"/>
        </w:rPr>
        <w:t>-W</w:t>
      </w:r>
      <w:r w:rsidRPr="006C3835">
        <w:rPr>
          <w:rFonts w:ascii="Arial" w:hAnsi="Arial" w:cs="Arial"/>
          <w:sz w:val="22"/>
          <w:szCs w:val="22"/>
        </w:rPr>
        <w:t>artungsunternehmen" in das Installateurve</w:t>
      </w:r>
      <w:r w:rsidRPr="006C3835">
        <w:rPr>
          <w:rFonts w:ascii="Arial" w:hAnsi="Arial" w:cs="Arial"/>
          <w:sz w:val="22"/>
          <w:szCs w:val="22"/>
        </w:rPr>
        <w:t>r</w:t>
      </w:r>
      <w:r w:rsidRPr="006C3835">
        <w:rPr>
          <w:rFonts w:ascii="Arial" w:hAnsi="Arial" w:cs="Arial"/>
          <w:sz w:val="22"/>
          <w:szCs w:val="22"/>
        </w:rPr>
        <w:t xml:space="preserve">zeichnis eines Netzbetreibers </w:t>
      </w:r>
    </w:p>
    <w:p w14:paraId="209D8548" w14:textId="77777777" w:rsidR="000F04B0" w:rsidRPr="006C3835" w:rsidRDefault="000F04B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560ED23A" w14:textId="77777777" w:rsidR="000F04B0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Tätigkeitsnachweis</w:t>
      </w:r>
      <w:r w:rsidR="006263C0">
        <w:rPr>
          <w:rFonts w:ascii="Arial" w:hAnsi="Arial" w:cs="Arial"/>
          <w:sz w:val="22"/>
          <w:szCs w:val="22"/>
        </w:rPr>
        <w:t>e</w:t>
      </w:r>
      <w:r w:rsidRPr="006C3835">
        <w:rPr>
          <w:rFonts w:ascii="Arial" w:hAnsi="Arial" w:cs="Arial"/>
          <w:sz w:val="22"/>
          <w:szCs w:val="22"/>
        </w:rPr>
        <w:t xml:space="preserve"> des Unternehmens auf dem </w:t>
      </w:r>
      <w:r w:rsidR="008807FB">
        <w:rPr>
          <w:rFonts w:ascii="Arial" w:hAnsi="Arial" w:cs="Arial"/>
          <w:sz w:val="22"/>
          <w:szCs w:val="22"/>
        </w:rPr>
        <w:t>Gebiet „Wartung von Gas-Geräten</w:t>
      </w:r>
      <w:r w:rsidR="006263C0">
        <w:rPr>
          <w:rFonts w:ascii="Arial" w:hAnsi="Arial" w:cs="Arial"/>
          <w:sz w:val="22"/>
          <w:szCs w:val="22"/>
        </w:rPr>
        <w:t>“</w:t>
      </w:r>
      <w:r w:rsidRPr="006C3835">
        <w:rPr>
          <w:rFonts w:ascii="Arial" w:hAnsi="Arial" w:cs="Arial"/>
          <w:sz w:val="22"/>
          <w:szCs w:val="22"/>
        </w:rPr>
        <w:t xml:space="preserve"> je bea</w:t>
      </w:r>
      <w:r w:rsidRPr="006C3835">
        <w:rPr>
          <w:rFonts w:ascii="Arial" w:hAnsi="Arial" w:cs="Arial"/>
          <w:sz w:val="22"/>
          <w:szCs w:val="22"/>
        </w:rPr>
        <w:t>n</w:t>
      </w:r>
      <w:r w:rsidRPr="006C3835">
        <w:rPr>
          <w:rFonts w:ascii="Arial" w:hAnsi="Arial" w:cs="Arial"/>
          <w:sz w:val="22"/>
          <w:szCs w:val="22"/>
        </w:rPr>
        <w:t>tragte Gruppe (z.B. Wartungsverträge)</w:t>
      </w:r>
    </w:p>
    <w:p w14:paraId="11A3E852" w14:textId="77777777" w:rsidR="00A71882" w:rsidRDefault="00A71882" w:rsidP="00A71882">
      <w:pPr>
        <w:pStyle w:val="Listenabsatz"/>
        <w:rPr>
          <w:rFonts w:ascii="Arial" w:hAnsi="Arial" w:cs="Arial"/>
          <w:sz w:val="22"/>
          <w:szCs w:val="22"/>
        </w:rPr>
      </w:pPr>
    </w:p>
    <w:p w14:paraId="58143ED2" w14:textId="77777777" w:rsidR="00A71882" w:rsidRPr="006C3835" w:rsidRDefault="00A21049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Mindestens 5 </w:t>
      </w:r>
      <w:r w:rsidR="00A71882">
        <w:rPr>
          <w:rFonts w:ascii="Arial" w:hAnsi="Arial" w:cs="Arial"/>
          <w:sz w:val="22"/>
          <w:szCs w:val="22"/>
        </w:rPr>
        <w:t xml:space="preserve">Wartungsberichte </w:t>
      </w:r>
      <w:r>
        <w:rPr>
          <w:rFonts w:ascii="Arial" w:hAnsi="Arial" w:cs="Arial"/>
          <w:sz w:val="22"/>
          <w:szCs w:val="22"/>
        </w:rPr>
        <w:t>des aktuellen bzw. des letzten Geschäftsjahres</w:t>
      </w:r>
    </w:p>
    <w:p w14:paraId="1BBADE80" w14:textId="77777777" w:rsidR="000F04B0" w:rsidRPr="006C3835" w:rsidRDefault="000F04B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6AF690AA" w14:textId="77777777" w:rsidR="000F04B0" w:rsidRPr="006C3835" w:rsidRDefault="00E6696E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ind w:left="851" w:hanging="567"/>
        <w:jc w:val="both"/>
        <w:rPr>
          <w:rFonts w:ascii="Arial" w:hAnsi="Arial" w:cs="Arial"/>
          <w:b/>
          <w:sz w:val="24"/>
        </w:rPr>
      </w:pPr>
      <w:r w:rsidRPr="006C3835">
        <w:rPr>
          <w:rFonts w:ascii="Arial" w:hAnsi="Arial" w:cs="Arial"/>
          <w:b/>
          <w:sz w:val="24"/>
        </w:rPr>
        <w:t xml:space="preserve">Personelle </w:t>
      </w:r>
      <w:r w:rsidR="00C90DBF" w:rsidRPr="006C3835">
        <w:rPr>
          <w:rFonts w:ascii="Arial" w:hAnsi="Arial" w:cs="Arial"/>
          <w:b/>
          <w:sz w:val="24"/>
        </w:rPr>
        <w:t>Voraus</w:t>
      </w:r>
      <w:r w:rsidR="00C90DBF">
        <w:rPr>
          <w:rFonts w:ascii="Arial" w:hAnsi="Arial" w:cs="Arial"/>
          <w:b/>
          <w:sz w:val="24"/>
        </w:rPr>
        <w:t>s</w:t>
      </w:r>
      <w:r w:rsidR="00C90DBF" w:rsidRPr="006C3835">
        <w:rPr>
          <w:rFonts w:ascii="Arial" w:hAnsi="Arial" w:cs="Arial"/>
          <w:b/>
          <w:sz w:val="24"/>
        </w:rPr>
        <w:t>etzungen</w:t>
      </w:r>
      <w:r w:rsidRPr="006C3835">
        <w:rPr>
          <w:rFonts w:ascii="Arial" w:hAnsi="Arial" w:cs="Arial"/>
          <w:b/>
          <w:sz w:val="24"/>
        </w:rPr>
        <w:t xml:space="preserve"> - </w:t>
      </w:r>
      <w:r w:rsidR="000F04B0" w:rsidRPr="006C3835">
        <w:rPr>
          <w:rFonts w:ascii="Arial" w:hAnsi="Arial" w:cs="Arial"/>
          <w:b/>
          <w:sz w:val="24"/>
        </w:rPr>
        <w:t>Verantwortlicher Fachmann</w:t>
      </w:r>
    </w:p>
    <w:p w14:paraId="1018C47E" w14:textId="77777777" w:rsidR="0095099C" w:rsidRPr="006C3835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Stellenbeschreibung des verantwortlichen Fachmannes, aus der die unabhängige Weisung</w:t>
      </w:r>
      <w:r w:rsidRPr="006C3835">
        <w:rPr>
          <w:rFonts w:ascii="Arial" w:hAnsi="Arial" w:cs="Arial"/>
          <w:sz w:val="22"/>
          <w:szCs w:val="22"/>
        </w:rPr>
        <w:t>s</w:t>
      </w:r>
      <w:r w:rsidR="006263C0">
        <w:rPr>
          <w:rFonts w:ascii="Arial" w:hAnsi="Arial" w:cs="Arial"/>
          <w:sz w:val="22"/>
          <w:szCs w:val="22"/>
        </w:rPr>
        <w:t>befugnis für den Bereich „</w:t>
      </w:r>
      <w:r w:rsidRPr="006C3835">
        <w:rPr>
          <w:rFonts w:ascii="Arial" w:hAnsi="Arial" w:cs="Arial"/>
          <w:sz w:val="22"/>
          <w:szCs w:val="22"/>
        </w:rPr>
        <w:t>Wartungsarbeiten an Gasgeräten" hervorgeht (z.B. Organ</w:t>
      </w:r>
      <w:r w:rsidRPr="006C3835">
        <w:rPr>
          <w:rFonts w:ascii="Arial" w:hAnsi="Arial" w:cs="Arial"/>
          <w:sz w:val="22"/>
          <w:szCs w:val="22"/>
        </w:rPr>
        <w:t>i</w:t>
      </w:r>
      <w:r w:rsidRPr="006C3835">
        <w:rPr>
          <w:rFonts w:ascii="Arial" w:hAnsi="Arial" w:cs="Arial"/>
          <w:sz w:val="22"/>
          <w:szCs w:val="22"/>
        </w:rPr>
        <w:t xml:space="preserve">gramm) </w:t>
      </w:r>
    </w:p>
    <w:p w14:paraId="2136DDA2" w14:textId="77777777" w:rsidR="0095099C" w:rsidRPr="006C3835" w:rsidRDefault="0095099C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50E14ABF" w14:textId="77777777" w:rsidR="0095099C" w:rsidRPr="006C3835" w:rsidRDefault="0095099C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(Falls im Unternehmen weniger als 5 Personen beschäftigt sind, reicht der Hinweis, dass </w:t>
      </w:r>
      <w:r w:rsidR="008807FB">
        <w:rPr>
          <w:rFonts w:ascii="Arial" w:eastAsia="Calibri" w:hAnsi="Arial" w:cs="Arial"/>
          <w:sz w:val="22"/>
          <w:szCs w:val="22"/>
          <w:lang w:eastAsia="en-US"/>
        </w:rPr>
        <w:t>der</w:t>
      </w:r>
      <w:r w:rsidR="00CB4386">
        <w:rPr>
          <w:rFonts w:ascii="Arial" w:eastAsia="Calibri" w:hAnsi="Arial" w:cs="Arial"/>
          <w:sz w:val="22"/>
          <w:szCs w:val="22"/>
          <w:lang w:eastAsia="en-US"/>
        </w:rPr>
        <w:t xml:space="preserve"> verantwortliche Fachmann 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z.B. Betriebsinhaber, Leiter der Ku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n</w:t>
      </w:r>
      <w:r w:rsidR="00CB4386">
        <w:rPr>
          <w:rFonts w:ascii="Arial" w:eastAsia="Calibri" w:hAnsi="Arial" w:cs="Arial"/>
          <w:sz w:val="22"/>
          <w:szCs w:val="22"/>
          <w:lang w:eastAsia="en-US"/>
        </w:rPr>
        <w:t xml:space="preserve">dendienstabteilung 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oder Leiter des Unterne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h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mens ist)</w:t>
      </w:r>
      <w:r w:rsidRPr="006C3835">
        <w:rPr>
          <w:rFonts w:ascii="Arial" w:hAnsi="Arial" w:cs="Arial"/>
          <w:sz w:val="22"/>
        </w:rPr>
        <w:t xml:space="preserve"> </w:t>
      </w:r>
    </w:p>
    <w:p w14:paraId="6DFD5262" w14:textId="77777777" w:rsidR="0095099C" w:rsidRPr="006C3835" w:rsidRDefault="0095099C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2A4E6101" w14:textId="77777777" w:rsidR="000F04B0" w:rsidRDefault="000F04B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Einen der nachfolgenden Berufsabschl</w:t>
      </w:r>
      <w:r w:rsidR="008807FB">
        <w:rPr>
          <w:rFonts w:ascii="Arial" w:hAnsi="Arial" w:cs="Arial"/>
          <w:sz w:val="22"/>
          <w:szCs w:val="22"/>
        </w:rPr>
        <w:t>ü</w:t>
      </w:r>
      <w:r w:rsidRPr="006C3835">
        <w:rPr>
          <w:rFonts w:ascii="Arial" w:hAnsi="Arial" w:cs="Arial"/>
          <w:sz w:val="22"/>
          <w:szCs w:val="22"/>
        </w:rPr>
        <w:t>ss</w:t>
      </w:r>
      <w:r w:rsidR="008807FB">
        <w:rPr>
          <w:rFonts w:ascii="Arial" w:hAnsi="Arial" w:cs="Arial"/>
          <w:sz w:val="22"/>
          <w:szCs w:val="22"/>
        </w:rPr>
        <w:t>e</w:t>
      </w:r>
      <w:r w:rsidRPr="006C3835">
        <w:rPr>
          <w:rFonts w:ascii="Arial" w:hAnsi="Arial" w:cs="Arial"/>
          <w:sz w:val="22"/>
          <w:szCs w:val="22"/>
        </w:rPr>
        <w:t xml:space="preserve"> muss der verantwortliche Fachmann erfü</w:t>
      </w:r>
      <w:r w:rsidRPr="006C3835">
        <w:rPr>
          <w:rFonts w:ascii="Arial" w:hAnsi="Arial" w:cs="Arial"/>
          <w:sz w:val="22"/>
          <w:szCs w:val="22"/>
        </w:rPr>
        <w:t>l</w:t>
      </w:r>
      <w:r w:rsidRPr="006C3835">
        <w:rPr>
          <w:rFonts w:ascii="Arial" w:hAnsi="Arial" w:cs="Arial"/>
          <w:sz w:val="22"/>
          <w:szCs w:val="22"/>
        </w:rPr>
        <w:t>len:</w:t>
      </w:r>
    </w:p>
    <w:p w14:paraId="1BEC3051" w14:textId="77777777" w:rsidR="006263C0" w:rsidRPr="006C3835" w:rsidRDefault="006263C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4F065BCE" w14:textId="77777777" w:rsidR="000F04B0" w:rsidRPr="006C3835" w:rsidRDefault="000F04B0" w:rsidP="005477DF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Einschlägige </w:t>
      </w:r>
      <w:r w:rsidR="008807FB"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kademische Ausbildung</w:t>
      </w:r>
    </w:p>
    <w:p w14:paraId="41FCD982" w14:textId="77777777" w:rsidR="000F04B0" w:rsidRPr="006C3835" w:rsidRDefault="000F04B0" w:rsidP="005477DF">
      <w:pPr>
        <w:spacing w:after="200" w:line="276" w:lineRule="auto"/>
        <w:ind w:left="1440"/>
        <w:contextualSpacing/>
        <w:jc w:val="both"/>
        <w:rPr>
          <w:rFonts w:ascii="Arial" w:eastAsia="Calibri" w:hAnsi="Arial" w:cs="Arial"/>
          <w:sz w:val="8"/>
          <w:szCs w:val="22"/>
          <w:lang w:eastAsia="en-US"/>
        </w:rPr>
      </w:pPr>
    </w:p>
    <w:p w14:paraId="1C312ABE" w14:textId="77777777" w:rsidR="000F04B0" w:rsidRPr="006C3835" w:rsidRDefault="000F04B0" w:rsidP="005477DF">
      <w:pPr>
        <w:spacing w:after="200" w:line="276" w:lineRule="auto"/>
        <w:ind w:left="14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(Versorgungstechnik, Betriebs- und Versorgungstechnik, Energie- und Wärmetechnik, Maschinenbau, Produktionstechnik, Verfahrenstechnik, Schiffsmaschinenbau, Schiffsbetriebstechnik, </w:t>
      </w:r>
      <w:r w:rsidR="00434AA6" w:rsidRPr="006C3835">
        <w:rPr>
          <w:rFonts w:ascii="Arial" w:eastAsia="Calibri" w:hAnsi="Arial" w:cs="Arial"/>
          <w:sz w:val="22"/>
          <w:szCs w:val="22"/>
          <w:lang w:eastAsia="en-US"/>
        </w:rPr>
        <w:t xml:space="preserve">Sanitärtechnik, 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>Heizungs-, Lüftungs- und Klimatechnik)</w:t>
      </w:r>
    </w:p>
    <w:p w14:paraId="25417EB0" w14:textId="77777777" w:rsidR="00434AA6" w:rsidRPr="006C3835" w:rsidRDefault="00434AA6" w:rsidP="005477DF">
      <w:pPr>
        <w:spacing w:after="200" w:line="276" w:lineRule="auto"/>
        <w:ind w:left="14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CA5DA3C" w14:textId="77777777" w:rsidR="000F04B0" w:rsidRPr="006C3835" w:rsidRDefault="000F04B0" w:rsidP="005477DF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Bestandene Meisterprüfung im Installateur- und Heizungsbauerhandwerk </w:t>
      </w:r>
    </w:p>
    <w:p w14:paraId="61B227C1" w14:textId="77777777" w:rsidR="000F04B0" w:rsidRPr="006C3835" w:rsidRDefault="000F04B0" w:rsidP="005477DF">
      <w:pPr>
        <w:spacing w:after="200" w:line="276" w:lineRule="auto"/>
        <w:ind w:left="144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AAC0FE7" w14:textId="77777777" w:rsidR="000F04B0" w:rsidRPr="006C3835" w:rsidRDefault="000F04B0" w:rsidP="005477DF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Arial" w:hAnsi="Arial" w:cs="Arial"/>
          <w:sz w:val="22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In Ausnahmefällen, wenn a) oder b) nicht erfüllt werden: </w:t>
      </w:r>
    </w:p>
    <w:p w14:paraId="05EABCE8" w14:textId="77777777" w:rsidR="000F04B0" w:rsidRPr="006C3835" w:rsidRDefault="000F04B0" w:rsidP="005477DF">
      <w:pPr>
        <w:spacing w:after="200" w:line="276" w:lineRule="auto"/>
        <w:ind w:left="141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C3835">
        <w:rPr>
          <w:rFonts w:ascii="Arial" w:eastAsia="Calibri" w:hAnsi="Arial" w:cs="Arial"/>
          <w:sz w:val="22"/>
          <w:szCs w:val="22"/>
          <w:lang w:eastAsia="en-US"/>
        </w:rPr>
        <w:t>verantwortlicher Fachmann mit einschlägigen Kenntnisse</w:t>
      </w:r>
      <w:r w:rsidR="008807FB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 und Fertigkeiten und </w:t>
      </w:r>
      <w:r w:rsidR="00CE1FA8">
        <w:rPr>
          <w:rFonts w:ascii="Arial" w:eastAsia="Calibri" w:hAnsi="Arial" w:cs="Arial"/>
          <w:sz w:val="22"/>
          <w:szCs w:val="22"/>
          <w:lang w:eastAsia="en-US"/>
        </w:rPr>
        <w:t xml:space="preserve">einer 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mindestens </w:t>
      </w:r>
      <w:r w:rsidRPr="00CE1FA8">
        <w:rPr>
          <w:rFonts w:ascii="Arial" w:eastAsia="Calibri" w:hAnsi="Arial" w:cs="Arial"/>
          <w:sz w:val="22"/>
          <w:szCs w:val="22"/>
          <w:lang w:eastAsia="en-US"/>
        </w:rPr>
        <w:t>dreijährige</w:t>
      </w:r>
      <w:r w:rsidR="00CE1FA8" w:rsidRPr="00CE1FA8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CE1FA8">
        <w:rPr>
          <w:rFonts w:ascii="Arial" w:eastAsia="Calibri" w:hAnsi="Arial" w:cs="Arial"/>
          <w:sz w:val="22"/>
          <w:szCs w:val="22"/>
          <w:lang w:eastAsia="en-US"/>
        </w:rPr>
        <w:t xml:space="preserve"> praktische</w:t>
      </w:r>
      <w:r w:rsidR="008807FB" w:rsidRPr="00CE1FA8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 Erfahrung bei der Ausführung von</w:t>
      </w:r>
      <w:r w:rsidR="00C022D3" w:rsidRPr="006C3835">
        <w:rPr>
          <w:rFonts w:ascii="Arial" w:eastAsia="Calibri" w:hAnsi="Arial" w:cs="Arial"/>
          <w:sz w:val="22"/>
          <w:szCs w:val="22"/>
          <w:lang w:eastAsia="en-US"/>
        </w:rPr>
        <w:t xml:space="preserve"> Wartungsarbe</w:t>
      </w:r>
      <w:r w:rsidR="00C022D3" w:rsidRPr="006C3835">
        <w:rPr>
          <w:rFonts w:ascii="Arial" w:eastAsia="Calibri" w:hAnsi="Arial" w:cs="Arial"/>
          <w:sz w:val="22"/>
          <w:szCs w:val="22"/>
          <w:lang w:eastAsia="en-US"/>
        </w:rPr>
        <w:t>i</w:t>
      </w:r>
      <w:r w:rsidR="00C022D3" w:rsidRPr="006C3835">
        <w:rPr>
          <w:rFonts w:ascii="Arial" w:eastAsia="Calibri" w:hAnsi="Arial" w:cs="Arial"/>
          <w:sz w:val="22"/>
          <w:szCs w:val="22"/>
          <w:lang w:eastAsia="en-US"/>
        </w:rPr>
        <w:t>ten</w:t>
      </w:r>
      <w:r w:rsidRPr="006C3835">
        <w:rPr>
          <w:rFonts w:ascii="Arial" w:eastAsia="Calibri" w:hAnsi="Arial" w:cs="Arial"/>
          <w:sz w:val="22"/>
          <w:szCs w:val="22"/>
          <w:lang w:eastAsia="en-US"/>
        </w:rPr>
        <w:t xml:space="preserve">. Nachweis durch Eintragung in die Handwerksrolle nach § 7 a HwO, § 8 HwO oder § 9 HwO für das Installateur- und Heizungsbauerhandwerk für den Teilbereich Gas. </w:t>
      </w:r>
    </w:p>
    <w:p w14:paraId="195DB54C" w14:textId="77777777" w:rsidR="000F04B0" w:rsidRPr="006C3835" w:rsidRDefault="008B366B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M</w:t>
      </w:r>
      <w:r w:rsidR="000F04B0" w:rsidRPr="006C3835">
        <w:rPr>
          <w:rFonts w:ascii="Arial" w:hAnsi="Arial" w:cs="Arial"/>
          <w:sz w:val="22"/>
          <w:szCs w:val="22"/>
        </w:rPr>
        <w:t xml:space="preserve">indestens 3-jährige praktische Erfahrung bei der Ausführung </w:t>
      </w:r>
      <w:r w:rsidR="00C16591" w:rsidRPr="006C3835">
        <w:rPr>
          <w:rFonts w:ascii="Arial" w:hAnsi="Arial" w:cs="Arial"/>
          <w:sz w:val="22"/>
          <w:szCs w:val="22"/>
        </w:rPr>
        <w:t>von Wartungsarbeiten, je bea</w:t>
      </w:r>
      <w:r w:rsidR="00C16591" w:rsidRPr="006C3835">
        <w:rPr>
          <w:rFonts w:ascii="Arial" w:hAnsi="Arial" w:cs="Arial"/>
          <w:sz w:val="22"/>
          <w:szCs w:val="22"/>
        </w:rPr>
        <w:t>n</w:t>
      </w:r>
      <w:r w:rsidR="00C16591" w:rsidRPr="006C3835">
        <w:rPr>
          <w:rFonts w:ascii="Arial" w:hAnsi="Arial" w:cs="Arial"/>
          <w:sz w:val="22"/>
          <w:szCs w:val="22"/>
        </w:rPr>
        <w:t xml:space="preserve">tragte Gruppe </w:t>
      </w:r>
      <w:r w:rsidR="000F04B0" w:rsidRPr="006C3835">
        <w:rPr>
          <w:rFonts w:ascii="Arial" w:hAnsi="Arial" w:cs="Arial"/>
          <w:sz w:val="22"/>
          <w:szCs w:val="22"/>
        </w:rPr>
        <w:t>(Arbeitszeugnisse, Wartungsverträge, falls keine Nachweise vorliegen: Selbs</w:t>
      </w:r>
      <w:r w:rsidR="000F04B0" w:rsidRPr="006C3835">
        <w:rPr>
          <w:rFonts w:ascii="Arial" w:hAnsi="Arial" w:cs="Arial"/>
          <w:sz w:val="22"/>
          <w:szCs w:val="22"/>
        </w:rPr>
        <w:t>t</w:t>
      </w:r>
      <w:r w:rsidR="000F04B0" w:rsidRPr="006C3835">
        <w:rPr>
          <w:rFonts w:ascii="Arial" w:hAnsi="Arial" w:cs="Arial"/>
          <w:sz w:val="22"/>
          <w:szCs w:val="22"/>
        </w:rPr>
        <w:t>auskunft</w:t>
      </w:r>
      <w:r w:rsidR="00BD3C81" w:rsidRPr="006C3835">
        <w:t xml:space="preserve"> </w:t>
      </w:r>
      <w:r w:rsidR="00BD3C81" w:rsidRPr="006C3835">
        <w:rPr>
          <w:rFonts w:ascii="Arial" w:hAnsi="Arial" w:cs="Arial"/>
          <w:sz w:val="22"/>
          <w:szCs w:val="22"/>
        </w:rPr>
        <w:t>durch Referenzliste mit Angabe des Auftragsgebers, Datum und Umfang</w:t>
      </w:r>
      <w:r w:rsidR="000F04B0" w:rsidRPr="006C3835">
        <w:rPr>
          <w:rFonts w:ascii="Arial" w:hAnsi="Arial" w:cs="Arial"/>
          <w:sz w:val="22"/>
          <w:szCs w:val="22"/>
        </w:rPr>
        <w:t>)</w:t>
      </w:r>
    </w:p>
    <w:p w14:paraId="3B00F41C" w14:textId="77777777" w:rsidR="000F04B0" w:rsidRPr="006C3835" w:rsidRDefault="000F04B0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2EA1A54C" w14:textId="77777777" w:rsidR="000F04B0" w:rsidRPr="006C3835" w:rsidRDefault="008B366B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lastRenderedPageBreak/>
        <w:t>Ü</w:t>
      </w:r>
      <w:r w:rsidR="000F04B0" w:rsidRPr="006C3835">
        <w:rPr>
          <w:rFonts w:ascii="Arial" w:hAnsi="Arial" w:cs="Arial"/>
          <w:sz w:val="22"/>
          <w:szCs w:val="22"/>
        </w:rPr>
        <w:t>bersichtliche Darstellung des einschlägigen beruflichen Werdeganges in der Form eines L</w:t>
      </w:r>
      <w:r w:rsidR="000F04B0" w:rsidRPr="006C3835">
        <w:rPr>
          <w:rFonts w:ascii="Arial" w:hAnsi="Arial" w:cs="Arial"/>
          <w:sz w:val="22"/>
          <w:szCs w:val="22"/>
        </w:rPr>
        <w:t>e</w:t>
      </w:r>
      <w:r w:rsidR="000F04B0" w:rsidRPr="006C3835">
        <w:rPr>
          <w:rFonts w:ascii="Arial" w:hAnsi="Arial" w:cs="Arial"/>
          <w:sz w:val="22"/>
          <w:szCs w:val="22"/>
        </w:rPr>
        <w:t>benslaufes</w:t>
      </w:r>
    </w:p>
    <w:p w14:paraId="0A4F2742" w14:textId="77777777" w:rsidR="00E1787A" w:rsidRPr="006C3835" w:rsidRDefault="00E1787A" w:rsidP="005477DF">
      <w:pPr>
        <w:pStyle w:val="Listenabsatz"/>
        <w:jc w:val="both"/>
        <w:rPr>
          <w:rFonts w:ascii="Arial" w:hAnsi="Arial" w:cs="Arial"/>
          <w:sz w:val="22"/>
          <w:szCs w:val="22"/>
        </w:rPr>
      </w:pPr>
    </w:p>
    <w:p w14:paraId="19A1CFDE" w14:textId="77777777" w:rsidR="00E1787A" w:rsidRPr="006C3835" w:rsidRDefault="00E1787A" w:rsidP="005477DF">
      <w:pPr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Kopien über die Teilnahme an einschlägigen Seminaren (z.B.</w:t>
      </w:r>
      <w:r w:rsidR="006411F7">
        <w:rPr>
          <w:rFonts w:ascii="Arial" w:hAnsi="Arial" w:cs="Arial"/>
          <w:sz w:val="22"/>
          <w:szCs w:val="22"/>
        </w:rPr>
        <w:t xml:space="preserve"> </w:t>
      </w:r>
      <w:r w:rsidRPr="006C3835">
        <w:rPr>
          <w:rFonts w:ascii="Arial" w:hAnsi="Arial" w:cs="Arial"/>
          <w:sz w:val="22"/>
          <w:szCs w:val="22"/>
        </w:rPr>
        <w:t>DVGW-TRGI</w:t>
      </w:r>
      <w:r w:rsidR="006263C0" w:rsidRPr="006263C0">
        <w:rPr>
          <w:rFonts w:ascii="Arial" w:hAnsi="Arial" w:cs="Arial"/>
          <w:sz w:val="22"/>
          <w:szCs w:val="22"/>
        </w:rPr>
        <w:t xml:space="preserve"> </w:t>
      </w:r>
      <w:r w:rsidR="006263C0" w:rsidRPr="006C3835">
        <w:rPr>
          <w:rFonts w:ascii="Arial" w:hAnsi="Arial" w:cs="Arial"/>
          <w:sz w:val="22"/>
          <w:szCs w:val="22"/>
        </w:rPr>
        <w:t>Schulung</w:t>
      </w:r>
      <w:r w:rsidRPr="006C3835">
        <w:rPr>
          <w:rFonts w:ascii="Arial" w:hAnsi="Arial" w:cs="Arial"/>
          <w:sz w:val="22"/>
          <w:szCs w:val="22"/>
        </w:rPr>
        <w:t>, Herste</w:t>
      </w:r>
      <w:r w:rsidRPr="006C3835">
        <w:rPr>
          <w:rFonts w:ascii="Arial" w:hAnsi="Arial" w:cs="Arial"/>
          <w:sz w:val="22"/>
          <w:szCs w:val="22"/>
        </w:rPr>
        <w:t>l</w:t>
      </w:r>
      <w:r w:rsidRPr="006C3835">
        <w:rPr>
          <w:rFonts w:ascii="Arial" w:hAnsi="Arial" w:cs="Arial"/>
          <w:sz w:val="22"/>
          <w:szCs w:val="22"/>
        </w:rPr>
        <w:t>ler- bzw. Produktschulungen), nicht älter als 5 Jahre</w:t>
      </w:r>
    </w:p>
    <w:p w14:paraId="6FB036A9" w14:textId="77777777" w:rsidR="00E1787A" w:rsidRPr="006C3835" w:rsidRDefault="00E1787A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562DE861" w14:textId="77777777" w:rsidR="00C16591" w:rsidRPr="006C3835" w:rsidRDefault="00E6696E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ind w:left="851" w:hanging="567"/>
        <w:jc w:val="both"/>
        <w:rPr>
          <w:rFonts w:ascii="Arial" w:hAnsi="Arial" w:cs="Arial"/>
          <w:b/>
          <w:sz w:val="24"/>
        </w:rPr>
      </w:pPr>
      <w:r w:rsidRPr="006C3835">
        <w:rPr>
          <w:rFonts w:ascii="Arial" w:hAnsi="Arial" w:cs="Arial"/>
          <w:b/>
          <w:sz w:val="24"/>
        </w:rPr>
        <w:t xml:space="preserve">Personelle </w:t>
      </w:r>
      <w:r w:rsidR="00C90DBF" w:rsidRPr="00C90DBF">
        <w:rPr>
          <w:rFonts w:ascii="Arial" w:hAnsi="Arial" w:cs="Arial"/>
          <w:b/>
          <w:sz w:val="24"/>
        </w:rPr>
        <w:t>Voraussetzungen</w:t>
      </w:r>
      <w:r w:rsidRPr="006C3835">
        <w:rPr>
          <w:rFonts w:ascii="Arial" w:hAnsi="Arial" w:cs="Arial"/>
          <w:b/>
          <w:sz w:val="24"/>
        </w:rPr>
        <w:t xml:space="preserve"> - </w:t>
      </w:r>
      <w:r w:rsidR="001551B4">
        <w:rPr>
          <w:rFonts w:ascii="Arial" w:hAnsi="Arial" w:cs="Arial"/>
          <w:b/>
          <w:sz w:val="24"/>
        </w:rPr>
        <w:t>Fachp</w:t>
      </w:r>
      <w:r w:rsidR="00C16591" w:rsidRPr="006C3835">
        <w:rPr>
          <w:rFonts w:ascii="Arial" w:hAnsi="Arial" w:cs="Arial"/>
          <w:b/>
          <w:sz w:val="24"/>
        </w:rPr>
        <w:t>ersonal</w:t>
      </w:r>
    </w:p>
    <w:p w14:paraId="3A38BC29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Liste des in der Gasgerätewartung eingesetzten Personals mit Berufsabschluss, Datum des Berufsabschlusses und evtl. weiteren Qualifikat</w:t>
      </w:r>
      <w:r w:rsidRPr="006C3835">
        <w:rPr>
          <w:rFonts w:ascii="Arial" w:hAnsi="Arial" w:cs="Arial"/>
          <w:sz w:val="22"/>
          <w:szCs w:val="22"/>
        </w:rPr>
        <w:t>i</w:t>
      </w:r>
      <w:r w:rsidRPr="006C3835">
        <w:rPr>
          <w:rFonts w:ascii="Arial" w:hAnsi="Arial" w:cs="Arial"/>
          <w:sz w:val="22"/>
          <w:szCs w:val="22"/>
        </w:rPr>
        <w:t>onen</w:t>
      </w:r>
    </w:p>
    <w:p w14:paraId="2D975274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2142F2A6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 xml:space="preserve">Kopien über die Teilnahme an einschlägigen Seminaren (z.B. Schulung </w:t>
      </w:r>
      <w:r w:rsidR="006411F7">
        <w:rPr>
          <w:rFonts w:ascii="Arial" w:hAnsi="Arial" w:cs="Arial"/>
          <w:sz w:val="22"/>
          <w:szCs w:val="22"/>
        </w:rPr>
        <w:t>zur</w:t>
      </w:r>
      <w:r w:rsidRPr="006C3835">
        <w:rPr>
          <w:rFonts w:ascii="Arial" w:hAnsi="Arial" w:cs="Arial"/>
          <w:sz w:val="22"/>
          <w:szCs w:val="22"/>
        </w:rPr>
        <w:t xml:space="preserve"> DVGW-TRGI, Hersteller- bzw. Produktschulungen), nicht älter als 5 Jahre</w:t>
      </w:r>
    </w:p>
    <w:p w14:paraId="2063A139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292CD629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 xml:space="preserve">Nachweis über </w:t>
      </w:r>
      <w:r w:rsidR="000C12A9">
        <w:rPr>
          <w:rFonts w:ascii="Arial" w:hAnsi="Arial" w:cs="Arial"/>
          <w:sz w:val="22"/>
          <w:szCs w:val="22"/>
        </w:rPr>
        <w:t>die</w:t>
      </w:r>
      <w:r w:rsidR="006263C0">
        <w:rPr>
          <w:rFonts w:ascii="Arial" w:hAnsi="Arial" w:cs="Arial"/>
          <w:sz w:val="22"/>
          <w:szCs w:val="22"/>
        </w:rPr>
        <w:t xml:space="preserve"> aktuelle</w:t>
      </w:r>
      <w:r w:rsidRPr="006C3835">
        <w:rPr>
          <w:rFonts w:ascii="Arial" w:hAnsi="Arial" w:cs="Arial"/>
          <w:sz w:val="22"/>
          <w:szCs w:val="22"/>
        </w:rPr>
        <w:t xml:space="preserve"> Unterweisu</w:t>
      </w:r>
      <w:r w:rsidR="00F55EB5">
        <w:rPr>
          <w:rFonts w:ascii="Arial" w:hAnsi="Arial" w:cs="Arial"/>
          <w:sz w:val="22"/>
          <w:szCs w:val="22"/>
        </w:rPr>
        <w:t>ng nach</w:t>
      </w:r>
      <w:r w:rsidRPr="006C3835">
        <w:rPr>
          <w:rFonts w:ascii="Arial" w:hAnsi="Arial" w:cs="Arial"/>
          <w:sz w:val="22"/>
          <w:szCs w:val="22"/>
        </w:rPr>
        <w:t xml:space="preserve"> </w:t>
      </w:r>
      <w:r w:rsidR="004D0ED0" w:rsidRPr="004D0ED0">
        <w:rPr>
          <w:rFonts w:ascii="Arial" w:hAnsi="Arial" w:cs="Arial"/>
          <w:sz w:val="22"/>
          <w:szCs w:val="22"/>
        </w:rPr>
        <w:t>DGUV Regel 100-500 Betreiben von Arbeit</w:t>
      </w:r>
      <w:r w:rsidR="004D0ED0" w:rsidRPr="004D0ED0">
        <w:rPr>
          <w:rFonts w:ascii="Arial" w:hAnsi="Arial" w:cs="Arial"/>
          <w:sz w:val="22"/>
          <w:szCs w:val="22"/>
        </w:rPr>
        <w:t>s</w:t>
      </w:r>
      <w:r w:rsidR="004D0ED0" w:rsidRPr="004D0ED0">
        <w:rPr>
          <w:rFonts w:ascii="Arial" w:hAnsi="Arial" w:cs="Arial"/>
          <w:sz w:val="22"/>
          <w:szCs w:val="22"/>
        </w:rPr>
        <w:t>mitteln, Kap.</w:t>
      </w:r>
      <w:r w:rsidR="002F3539">
        <w:rPr>
          <w:rFonts w:ascii="Arial" w:hAnsi="Arial" w:cs="Arial"/>
          <w:sz w:val="22"/>
          <w:szCs w:val="22"/>
        </w:rPr>
        <w:t xml:space="preserve"> </w:t>
      </w:r>
      <w:r w:rsidR="004D0ED0" w:rsidRPr="004D0ED0">
        <w:rPr>
          <w:rFonts w:ascii="Arial" w:hAnsi="Arial" w:cs="Arial"/>
          <w:sz w:val="22"/>
          <w:szCs w:val="22"/>
        </w:rPr>
        <w:t>2.31</w:t>
      </w:r>
    </w:p>
    <w:p w14:paraId="38209D31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563B206A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35576484" w14:textId="77777777" w:rsidR="00C16591" w:rsidRPr="006C3835" w:rsidRDefault="00C16591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b/>
          <w:sz w:val="24"/>
        </w:rPr>
        <w:t xml:space="preserve">Gerätetechnische Ausrüstung </w:t>
      </w:r>
    </w:p>
    <w:p w14:paraId="74B7E5E8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Ausgefüllte Geräteliste</w:t>
      </w:r>
    </w:p>
    <w:p w14:paraId="4DFBD9D6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51E0B797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360"/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Die Geräte werden vor Ort bei der Unternehmensüberprüfung begutachtet.</w:t>
      </w:r>
    </w:p>
    <w:p w14:paraId="34EFF552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74A31FFB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310ECE2E" w14:textId="77777777" w:rsidR="00C16591" w:rsidRPr="006C3835" w:rsidRDefault="00C16591" w:rsidP="005477DF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ind w:left="851" w:hanging="567"/>
        <w:jc w:val="both"/>
        <w:rPr>
          <w:rFonts w:ascii="Arial" w:hAnsi="Arial" w:cs="Arial"/>
          <w:b/>
          <w:sz w:val="24"/>
        </w:rPr>
      </w:pPr>
      <w:r w:rsidRPr="006C3835">
        <w:rPr>
          <w:rFonts w:ascii="Arial" w:hAnsi="Arial" w:cs="Arial"/>
          <w:b/>
          <w:sz w:val="24"/>
        </w:rPr>
        <w:t>Ausstattung mit Rechtsvorschriften, Regeln der Technik und Unterlagen</w:t>
      </w:r>
    </w:p>
    <w:p w14:paraId="20088711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Die Ausstattung der folgenden Unterlagen hat der Antragssteller vor Ort bei der Unternehmen</w:t>
      </w:r>
      <w:r w:rsidRPr="006C3835">
        <w:rPr>
          <w:rFonts w:ascii="Arial" w:hAnsi="Arial" w:cs="Arial"/>
          <w:sz w:val="22"/>
          <w:szCs w:val="22"/>
        </w:rPr>
        <w:t>s</w:t>
      </w:r>
      <w:r w:rsidRPr="006C3835">
        <w:rPr>
          <w:rFonts w:ascii="Arial" w:hAnsi="Arial" w:cs="Arial"/>
          <w:sz w:val="22"/>
          <w:szCs w:val="22"/>
        </w:rPr>
        <w:t>überprüfung nachzuweisen:</w:t>
      </w:r>
    </w:p>
    <w:p w14:paraId="02324E2D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08"/>
        <w:jc w:val="both"/>
        <w:rPr>
          <w:rFonts w:ascii="Arial" w:hAnsi="Arial" w:cs="Arial"/>
          <w:sz w:val="22"/>
          <w:szCs w:val="22"/>
        </w:rPr>
      </w:pPr>
    </w:p>
    <w:p w14:paraId="5EEDD443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>Gesetze und Verordnungen</w:t>
      </w:r>
    </w:p>
    <w:p w14:paraId="64F4E5DB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2222F966" w14:textId="77777777" w:rsidR="00C16591" w:rsidRPr="006C3835" w:rsidRDefault="00C16591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6C3835">
        <w:rPr>
          <w:rFonts w:ascii="Arial" w:hAnsi="Arial" w:cs="Arial"/>
          <w:sz w:val="22"/>
          <w:szCs w:val="22"/>
        </w:rPr>
        <w:t xml:space="preserve">Unfallverhütungsvorschriften </w:t>
      </w:r>
    </w:p>
    <w:p w14:paraId="32C674AE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0276FAA7" w14:textId="77777777" w:rsidR="00C16591" w:rsidRDefault="006263C0" w:rsidP="005477DF">
      <w:pPr>
        <w:pStyle w:val="Kopfzeile"/>
        <w:numPr>
          <w:ilvl w:val="0"/>
          <w:numId w:val="11"/>
        </w:numPr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16591" w:rsidRPr="006C3835">
        <w:rPr>
          <w:rFonts w:ascii="Arial" w:hAnsi="Arial" w:cs="Arial"/>
          <w:sz w:val="22"/>
          <w:szCs w:val="22"/>
        </w:rPr>
        <w:t>llgemein anerkannte Regeln der Technik, insbesondere d</w:t>
      </w:r>
      <w:r>
        <w:rPr>
          <w:rFonts w:ascii="Arial" w:hAnsi="Arial" w:cs="Arial"/>
          <w:sz w:val="22"/>
          <w:szCs w:val="22"/>
        </w:rPr>
        <w:t>ie</w:t>
      </w:r>
      <w:r w:rsidR="00C16591" w:rsidRPr="006C3835">
        <w:rPr>
          <w:rFonts w:ascii="Arial" w:hAnsi="Arial" w:cs="Arial"/>
          <w:sz w:val="22"/>
          <w:szCs w:val="22"/>
        </w:rPr>
        <w:t xml:space="preserve"> DVGW-Regelwerk</w:t>
      </w:r>
      <w:r>
        <w:rPr>
          <w:rFonts w:ascii="Arial" w:hAnsi="Arial" w:cs="Arial"/>
          <w:sz w:val="22"/>
          <w:szCs w:val="22"/>
        </w:rPr>
        <w:t>e</w:t>
      </w:r>
      <w:r w:rsidR="00C16591" w:rsidRPr="006C3835">
        <w:rPr>
          <w:rFonts w:ascii="Arial" w:hAnsi="Arial" w:cs="Arial"/>
          <w:sz w:val="22"/>
          <w:szCs w:val="22"/>
        </w:rPr>
        <w:t xml:space="preserve"> </w:t>
      </w:r>
    </w:p>
    <w:p w14:paraId="297A7811" w14:textId="77777777" w:rsidR="00F71698" w:rsidRDefault="00F71698" w:rsidP="00F71698">
      <w:pPr>
        <w:pStyle w:val="Listenabsatz"/>
        <w:rPr>
          <w:rFonts w:ascii="Arial" w:hAnsi="Arial" w:cs="Arial"/>
          <w:sz w:val="22"/>
          <w:szCs w:val="22"/>
        </w:rPr>
      </w:pPr>
    </w:p>
    <w:p w14:paraId="5A5CDBC6" w14:textId="77777777" w:rsidR="00F71698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768233B" w14:textId="77777777" w:rsidR="00F71698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11C6248" w14:textId="77777777" w:rsidR="00F71698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8F32173" w14:textId="77777777" w:rsidR="00F71698" w:rsidRPr="0095474F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color w:val="0F9ED5"/>
          <w:sz w:val="22"/>
          <w:szCs w:val="22"/>
          <w:u w:val="single"/>
        </w:rPr>
      </w:pPr>
      <w:r w:rsidRPr="0095474F">
        <w:rPr>
          <w:rFonts w:ascii="Arial" w:hAnsi="Arial" w:cs="Arial"/>
          <w:b/>
          <w:bCs/>
          <w:color w:val="0F9ED5"/>
          <w:sz w:val="22"/>
          <w:szCs w:val="22"/>
          <w:u w:val="single"/>
        </w:rPr>
        <w:t>Hinweis!</w:t>
      </w:r>
    </w:p>
    <w:p w14:paraId="12570296" w14:textId="77777777" w:rsidR="00F71698" w:rsidRPr="0095474F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color w:val="0F9ED5"/>
          <w:sz w:val="22"/>
          <w:szCs w:val="22"/>
          <w:u w:val="single"/>
        </w:rPr>
      </w:pPr>
    </w:p>
    <w:p w14:paraId="2F0AE4BF" w14:textId="77777777" w:rsidR="00F71698" w:rsidRPr="0095474F" w:rsidRDefault="00F71698" w:rsidP="00F71698">
      <w:pPr>
        <w:pStyle w:val="Kopfzeil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color w:val="0F9ED5"/>
          <w:sz w:val="22"/>
          <w:szCs w:val="22"/>
        </w:rPr>
      </w:pPr>
      <w:r w:rsidRPr="0095474F">
        <w:rPr>
          <w:rFonts w:ascii="Arial" w:hAnsi="Arial" w:cs="Arial"/>
          <w:b/>
          <w:bCs/>
          <w:color w:val="0F9ED5"/>
          <w:sz w:val="22"/>
          <w:szCs w:val="22"/>
        </w:rPr>
        <w:t>Alle Dokumente sind in der vorgegebenen Ordnerstruktur „</w:t>
      </w:r>
      <w:r w:rsidRPr="00F71698">
        <w:rPr>
          <w:rFonts w:ascii="Arial" w:hAnsi="Arial" w:cs="Arial"/>
          <w:b/>
          <w:bCs/>
          <w:color w:val="0F9ED5"/>
          <w:sz w:val="22"/>
          <w:szCs w:val="22"/>
        </w:rPr>
        <w:t>Ablage der einzureichenden Antragsunterlagen für G 676</w:t>
      </w:r>
      <w:r w:rsidR="0060118A">
        <w:rPr>
          <w:rFonts w:ascii="Arial" w:hAnsi="Arial" w:cs="Arial"/>
          <w:b/>
          <w:bCs/>
          <w:color w:val="0F9ED5"/>
          <w:sz w:val="22"/>
          <w:szCs w:val="22"/>
        </w:rPr>
        <w:t xml:space="preserve"> / G 682</w:t>
      </w:r>
      <w:r w:rsidRPr="00F71698">
        <w:rPr>
          <w:rFonts w:ascii="Arial" w:hAnsi="Arial" w:cs="Arial"/>
          <w:b/>
          <w:bCs/>
          <w:color w:val="0F9ED5"/>
          <w:sz w:val="22"/>
          <w:szCs w:val="22"/>
        </w:rPr>
        <w:t xml:space="preserve">“ </w:t>
      </w:r>
      <w:r w:rsidRPr="0095474F">
        <w:rPr>
          <w:rFonts w:ascii="Arial" w:hAnsi="Arial" w:cs="Arial"/>
          <w:b/>
          <w:bCs/>
          <w:color w:val="0F9ED5"/>
          <w:sz w:val="22"/>
          <w:szCs w:val="22"/>
        </w:rPr>
        <w:t>abzulegen und einzureichen.</w:t>
      </w:r>
    </w:p>
    <w:p w14:paraId="4FF64C53" w14:textId="77777777" w:rsidR="00C16591" w:rsidRPr="006C3835" w:rsidRDefault="00C16591" w:rsidP="005477DF">
      <w:pPr>
        <w:pStyle w:val="Kopfzeile"/>
        <w:tabs>
          <w:tab w:val="clear" w:pos="4536"/>
          <w:tab w:val="clear" w:pos="9072"/>
        </w:tabs>
        <w:ind w:left="720"/>
        <w:jc w:val="both"/>
        <w:rPr>
          <w:rFonts w:ascii="Arial" w:hAnsi="Arial" w:cs="Arial"/>
          <w:sz w:val="22"/>
          <w:szCs w:val="22"/>
        </w:rPr>
      </w:pPr>
    </w:p>
    <w:p w14:paraId="36DAFD4C" w14:textId="77777777" w:rsidR="00CA60E9" w:rsidRPr="00CA60E9" w:rsidRDefault="00CA60E9" w:rsidP="00CA60E9">
      <w:pPr>
        <w:tabs>
          <w:tab w:val="left" w:pos="851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pacing w:before="60" w:after="60" w:line="360" w:lineRule="auto"/>
        <w:jc w:val="both"/>
        <w:rPr>
          <w:strike/>
        </w:rPr>
      </w:pPr>
    </w:p>
    <w:p w14:paraId="0A340ABB" w14:textId="77777777" w:rsidR="00D12055" w:rsidRDefault="00D12055" w:rsidP="0074450C">
      <w:pPr>
        <w:tabs>
          <w:tab w:val="left" w:pos="8160"/>
        </w:tabs>
        <w:rPr>
          <w:strike/>
        </w:rPr>
      </w:pPr>
    </w:p>
    <w:p w14:paraId="098C4B4E" w14:textId="77777777" w:rsidR="0060118A" w:rsidRPr="0060118A" w:rsidRDefault="0060118A" w:rsidP="0060118A"/>
    <w:p w14:paraId="6631989F" w14:textId="77777777" w:rsidR="0060118A" w:rsidRPr="0060118A" w:rsidRDefault="0060118A" w:rsidP="0060118A"/>
    <w:p w14:paraId="17B8E8D3" w14:textId="77777777" w:rsidR="0060118A" w:rsidRPr="0060118A" w:rsidRDefault="0060118A" w:rsidP="0060118A"/>
    <w:p w14:paraId="2BC8B10F" w14:textId="77777777" w:rsidR="0060118A" w:rsidRDefault="0060118A" w:rsidP="0060118A">
      <w:pPr>
        <w:rPr>
          <w:strike/>
        </w:rPr>
      </w:pPr>
    </w:p>
    <w:p w14:paraId="4D3D4E16" w14:textId="77777777" w:rsidR="0060118A" w:rsidRPr="0060118A" w:rsidRDefault="0060118A" w:rsidP="0060118A">
      <w:pPr>
        <w:tabs>
          <w:tab w:val="left" w:pos="3495"/>
        </w:tabs>
      </w:pPr>
      <w:r>
        <w:tab/>
      </w:r>
    </w:p>
    <w:sectPr w:rsidR="0060118A" w:rsidRPr="0060118A" w:rsidSect="00E33D7E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BB50" w14:textId="77777777" w:rsidR="00E716A5" w:rsidRDefault="00E716A5">
      <w:r>
        <w:separator/>
      </w:r>
    </w:p>
  </w:endnote>
  <w:endnote w:type="continuationSeparator" w:id="0">
    <w:p w14:paraId="16BEDC53" w14:textId="77777777" w:rsidR="00E716A5" w:rsidRDefault="00E7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E65E" w14:textId="77777777" w:rsidR="00CA60E9" w:rsidRPr="00CA60E9" w:rsidRDefault="00CA60E9" w:rsidP="00CA60E9">
    <w:pPr>
      <w:pStyle w:val="Fuzeile"/>
      <w:jc w:val="right"/>
      <w:rPr>
        <w:rFonts w:ascii="Arial" w:hAnsi="Arial" w:cs="Arial"/>
      </w:rPr>
    </w:pPr>
    <w:r w:rsidRPr="00CA60E9">
      <w:rPr>
        <w:rFonts w:ascii="Arial" w:hAnsi="Arial" w:cs="Arial"/>
      </w:rPr>
      <w:t xml:space="preserve">Seite </w:t>
    </w:r>
    <w:r w:rsidRPr="00CA60E9">
      <w:rPr>
        <w:rFonts w:ascii="Arial" w:hAnsi="Arial" w:cs="Arial"/>
        <w:b/>
        <w:bCs/>
        <w:sz w:val="24"/>
        <w:szCs w:val="24"/>
      </w:rPr>
      <w:fldChar w:fldCharType="begin"/>
    </w:r>
    <w:r w:rsidRPr="00CA60E9">
      <w:rPr>
        <w:rFonts w:ascii="Arial" w:hAnsi="Arial" w:cs="Arial"/>
        <w:b/>
        <w:bCs/>
      </w:rPr>
      <w:instrText>PAGE</w:instrText>
    </w:r>
    <w:r w:rsidRPr="00CA60E9">
      <w:rPr>
        <w:rFonts w:ascii="Arial" w:hAnsi="Arial" w:cs="Arial"/>
        <w:b/>
        <w:bCs/>
        <w:sz w:val="24"/>
        <w:szCs w:val="24"/>
      </w:rPr>
      <w:fldChar w:fldCharType="separate"/>
    </w:r>
    <w:r w:rsidRPr="00CA60E9">
      <w:rPr>
        <w:rFonts w:ascii="Arial" w:hAnsi="Arial" w:cs="Arial"/>
        <w:b/>
        <w:bCs/>
      </w:rPr>
      <w:t>2</w:t>
    </w:r>
    <w:r w:rsidRPr="00CA60E9">
      <w:rPr>
        <w:rFonts w:ascii="Arial" w:hAnsi="Arial" w:cs="Arial"/>
        <w:b/>
        <w:bCs/>
        <w:sz w:val="24"/>
        <w:szCs w:val="24"/>
      </w:rPr>
      <w:fldChar w:fldCharType="end"/>
    </w:r>
    <w:r w:rsidRPr="00CA60E9">
      <w:rPr>
        <w:rFonts w:ascii="Arial" w:hAnsi="Arial" w:cs="Arial"/>
      </w:rPr>
      <w:t xml:space="preserve"> von </w:t>
    </w:r>
    <w:r w:rsidRPr="00CA60E9">
      <w:rPr>
        <w:rFonts w:ascii="Arial" w:hAnsi="Arial" w:cs="Arial"/>
        <w:b/>
        <w:bCs/>
        <w:sz w:val="24"/>
        <w:szCs w:val="24"/>
      </w:rPr>
      <w:fldChar w:fldCharType="begin"/>
    </w:r>
    <w:r w:rsidRPr="00CA60E9">
      <w:rPr>
        <w:rFonts w:ascii="Arial" w:hAnsi="Arial" w:cs="Arial"/>
        <w:b/>
        <w:bCs/>
      </w:rPr>
      <w:instrText>NUMPAGES</w:instrText>
    </w:r>
    <w:r w:rsidRPr="00CA60E9">
      <w:rPr>
        <w:rFonts w:ascii="Arial" w:hAnsi="Arial" w:cs="Arial"/>
        <w:b/>
        <w:bCs/>
        <w:sz w:val="24"/>
        <w:szCs w:val="24"/>
      </w:rPr>
      <w:fldChar w:fldCharType="separate"/>
    </w:r>
    <w:r w:rsidRPr="00CA60E9">
      <w:rPr>
        <w:rFonts w:ascii="Arial" w:hAnsi="Arial" w:cs="Arial"/>
        <w:b/>
        <w:bCs/>
      </w:rPr>
      <w:t>2</w:t>
    </w:r>
    <w:r w:rsidRPr="00CA60E9">
      <w:rPr>
        <w:rFonts w:ascii="Arial" w:hAnsi="Arial" w:cs="Arial"/>
        <w:b/>
        <w:bCs/>
        <w:sz w:val="24"/>
        <w:szCs w:val="24"/>
      </w:rPr>
      <w:fldChar w:fldCharType="end"/>
    </w:r>
  </w:p>
  <w:p w14:paraId="4C519E48" w14:textId="77777777" w:rsidR="000B1779" w:rsidRDefault="000B1779" w:rsidP="006247E0">
    <w:pPr>
      <w:pBdr>
        <w:top w:val="single" w:sz="4" w:space="1" w:color="auto"/>
      </w:pBdr>
      <w:tabs>
        <w:tab w:val="center" w:pos="7371"/>
        <w:tab w:val="right" w:pos="14459"/>
      </w:tabs>
      <w:autoSpaceDE w:val="0"/>
      <w:autoSpaceDN w:val="0"/>
      <w:adjustRightInd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0E09E" w14:textId="77777777" w:rsidR="00E716A5" w:rsidRDefault="00E716A5">
      <w:r>
        <w:separator/>
      </w:r>
    </w:p>
  </w:footnote>
  <w:footnote w:type="continuationSeparator" w:id="0">
    <w:p w14:paraId="47E215C4" w14:textId="77777777" w:rsidR="00E716A5" w:rsidRDefault="00E71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87"/>
      <w:gridCol w:w="6379"/>
      <w:gridCol w:w="850"/>
      <w:gridCol w:w="992"/>
    </w:tblGrid>
    <w:tr w:rsidR="005D33E4" w14:paraId="2B68BBE9" w14:textId="77777777" w:rsidTr="00F30155">
      <w:trPr>
        <w:trHeight w:val="291"/>
        <w:jc w:val="center"/>
      </w:trPr>
      <w:tc>
        <w:tcPr>
          <w:tcW w:w="1787" w:type="dxa"/>
          <w:vMerge w:val="restart"/>
          <w:vAlign w:val="center"/>
        </w:tcPr>
        <w:p w14:paraId="428C3344" w14:textId="77777777" w:rsidR="005D33E4" w:rsidRDefault="005D33E4" w:rsidP="00F30155">
          <w:pPr>
            <w:pStyle w:val="Kopfzeile"/>
            <w:jc w:val="center"/>
          </w:pPr>
        </w:p>
      </w:tc>
      <w:tc>
        <w:tcPr>
          <w:tcW w:w="6379" w:type="dxa"/>
          <w:vMerge w:val="restart"/>
          <w:vAlign w:val="center"/>
        </w:tcPr>
        <w:p w14:paraId="17978DA6" w14:textId="77777777" w:rsidR="005D33E4" w:rsidRPr="00B343F7" w:rsidRDefault="005D33E4" w:rsidP="00CA60E9">
          <w:pPr>
            <w:pStyle w:val="Kopfzeile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4"/>
            </w:rPr>
            <w:t xml:space="preserve">Erläuterungen zum </w:t>
          </w:r>
          <w:r>
            <w:rPr>
              <w:rFonts w:ascii="Arial" w:hAnsi="Arial" w:cs="Arial"/>
              <w:b/>
              <w:sz w:val="24"/>
            </w:rPr>
            <w:t xml:space="preserve">Antrag </w:t>
          </w:r>
          <w:r w:rsidR="000F04B0" w:rsidRPr="000F04B0">
            <w:rPr>
              <w:rFonts w:ascii="Arial" w:hAnsi="Arial" w:cs="Arial"/>
              <w:b/>
              <w:sz w:val="24"/>
            </w:rPr>
            <w:t>G 676</w:t>
          </w:r>
          <w:r w:rsidR="00EA4F9B">
            <w:rPr>
              <w:rFonts w:ascii="Arial" w:hAnsi="Arial" w:cs="Arial"/>
              <w:b/>
              <w:sz w:val="24"/>
            </w:rPr>
            <w:t xml:space="preserve"> und G 682</w:t>
          </w:r>
        </w:p>
      </w:tc>
      <w:tc>
        <w:tcPr>
          <w:tcW w:w="1842" w:type="dxa"/>
          <w:gridSpan w:val="2"/>
          <w:vAlign w:val="center"/>
        </w:tcPr>
        <w:p w14:paraId="2C21E55C" w14:textId="77777777" w:rsidR="005D33E4" w:rsidRPr="00470757" w:rsidRDefault="009F7849" w:rsidP="00A71882">
          <w:pPr>
            <w:pStyle w:val="Kopfzeile"/>
            <w:jc w:val="center"/>
            <w:rPr>
              <w:rFonts w:ascii="Calibri" w:hAnsi="Calibri" w:cs="Arial"/>
              <w:sz w:val="16"/>
              <w:szCs w:val="16"/>
            </w:rPr>
          </w:pPr>
          <w:r w:rsidRPr="009F7849">
            <w:rPr>
              <w:rFonts w:ascii="Calibri" w:hAnsi="Calibri" w:cs="Arial"/>
              <w:sz w:val="22"/>
              <w:szCs w:val="16"/>
            </w:rPr>
            <w:t>70103-0</w:t>
          </w:r>
          <w:r w:rsidR="00CA60E9">
            <w:rPr>
              <w:rFonts w:ascii="Calibri" w:hAnsi="Calibri" w:cs="Arial"/>
              <w:sz w:val="22"/>
              <w:szCs w:val="16"/>
            </w:rPr>
            <w:t>4</w:t>
          </w:r>
          <w:r w:rsidRPr="009F7849">
            <w:rPr>
              <w:rFonts w:ascii="Calibri" w:hAnsi="Calibri" w:cs="Arial"/>
              <w:sz w:val="22"/>
              <w:szCs w:val="16"/>
            </w:rPr>
            <w:t xml:space="preserve">-G-DE </w:t>
          </w:r>
        </w:p>
      </w:tc>
    </w:tr>
    <w:tr w:rsidR="005D33E4" w14:paraId="68039A62" w14:textId="77777777" w:rsidTr="009C5D16">
      <w:trPr>
        <w:trHeight w:val="251"/>
        <w:jc w:val="center"/>
      </w:trPr>
      <w:tc>
        <w:tcPr>
          <w:tcW w:w="1787" w:type="dxa"/>
          <w:vMerge/>
        </w:tcPr>
        <w:p w14:paraId="6BFDAA0A" w14:textId="77777777" w:rsidR="005D33E4" w:rsidRDefault="005D33E4" w:rsidP="00F30155">
          <w:pPr>
            <w:pStyle w:val="Kopfzeile"/>
            <w:rPr>
              <w:noProof/>
            </w:rPr>
          </w:pPr>
        </w:p>
      </w:tc>
      <w:tc>
        <w:tcPr>
          <w:tcW w:w="6379" w:type="dxa"/>
          <w:vMerge/>
        </w:tcPr>
        <w:p w14:paraId="7D713E03" w14:textId="77777777" w:rsidR="005D33E4" w:rsidRDefault="005D33E4" w:rsidP="00F30155">
          <w:pPr>
            <w:pStyle w:val="Kopfzeile"/>
          </w:pPr>
        </w:p>
      </w:tc>
      <w:tc>
        <w:tcPr>
          <w:tcW w:w="850" w:type="dxa"/>
          <w:vAlign w:val="center"/>
        </w:tcPr>
        <w:p w14:paraId="7C64E702" w14:textId="77777777" w:rsidR="005D33E4" w:rsidRPr="009C5D16" w:rsidRDefault="005D33E4" w:rsidP="009C5D16">
          <w:pPr>
            <w:pStyle w:val="Kopfzeile"/>
            <w:rPr>
              <w:rFonts w:ascii="Calibri" w:hAnsi="Calibri"/>
              <w:sz w:val="18"/>
              <w:szCs w:val="18"/>
            </w:rPr>
          </w:pPr>
          <w:proofErr w:type="spellStart"/>
          <w:r w:rsidRPr="009C5D16">
            <w:rPr>
              <w:rFonts w:ascii="Calibri" w:hAnsi="Calibri"/>
              <w:sz w:val="18"/>
              <w:szCs w:val="18"/>
            </w:rPr>
            <w:t>Dok</w:t>
          </w:r>
          <w:proofErr w:type="spellEnd"/>
          <w:r w:rsidRPr="009C5D16">
            <w:rPr>
              <w:rFonts w:ascii="Calibri" w:hAnsi="Calibri"/>
              <w:sz w:val="18"/>
              <w:szCs w:val="18"/>
            </w:rPr>
            <w:t>.-Art</w:t>
          </w:r>
        </w:p>
      </w:tc>
      <w:tc>
        <w:tcPr>
          <w:tcW w:w="992" w:type="dxa"/>
          <w:vAlign w:val="center"/>
        </w:tcPr>
        <w:p w14:paraId="45FF238C" w14:textId="77777777" w:rsidR="005D33E4" w:rsidRPr="009C5D16" w:rsidRDefault="005D33E4" w:rsidP="009C5D16">
          <w:pPr>
            <w:pStyle w:val="Kopfzeile"/>
            <w:rPr>
              <w:rFonts w:ascii="Calibri" w:hAnsi="Calibri" w:cs="Arial"/>
              <w:sz w:val="18"/>
              <w:szCs w:val="18"/>
            </w:rPr>
          </w:pPr>
          <w:r w:rsidRPr="009C5D16">
            <w:rPr>
              <w:rFonts w:ascii="Calibri" w:hAnsi="Calibri" w:cs="Arial"/>
              <w:sz w:val="18"/>
              <w:szCs w:val="18"/>
            </w:rPr>
            <w:t>Leitfaden</w:t>
          </w:r>
        </w:p>
      </w:tc>
    </w:tr>
    <w:tr w:rsidR="005D33E4" w14:paraId="06776147" w14:textId="77777777" w:rsidTr="009C5D16">
      <w:trPr>
        <w:trHeight w:val="253"/>
        <w:jc w:val="center"/>
      </w:trPr>
      <w:tc>
        <w:tcPr>
          <w:tcW w:w="1787" w:type="dxa"/>
          <w:vMerge/>
        </w:tcPr>
        <w:p w14:paraId="6D468A59" w14:textId="77777777" w:rsidR="005D33E4" w:rsidRDefault="005D33E4" w:rsidP="00F30155">
          <w:pPr>
            <w:pStyle w:val="Kopfzeile"/>
            <w:rPr>
              <w:noProof/>
            </w:rPr>
          </w:pPr>
        </w:p>
      </w:tc>
      <w:tc>
        <w:tcPr>
          <w:tcW w:w="6379" w:type="dxa"/>
          <w:vMerge/>
        </w:tcPr>
        <w:p w14:paraId="463675FD" w14:textId="77777777" w:rsidR="005D33E4" w:rsidRDefault="005D33E4" w:rsidP="00F30155">
          <w:pPr>
            <w:pStyle w:val="Kopfzeile"/>
          </w:pPr>
        </w:p>
      </w:tc>
      <w:tc>
        <w:tcPr>
          <w:tcW w:w="850" w:type="dxa"/>
          <w:vAlign w:val="center"/>
        </w:tcPr>
        <w:p w14:paraId="325935EA" w14:textId="77777777" w:rsidR="005D33E4" w:rsidRPr="009C5D16" w:rsidRDefault="005D33E4" w:rsidP="009C5D16">
          <w:pPr>
            <w:pStyle w:val="Kopfzeile"/>
            <w:rPr>
              <w:rFonts w:ascii="Calibri" w:hAnsi="Calibri"/>
              <w:sz w:val="18"/>
              <w:szCs w:val="18"/>
            </w:rPr>
          </w:pPr>
          <w:r w:rsidRPr="009C5D16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992" w:type="dxa"/>
          <w:vAlign w:val="center"/>
        </w:tcPr>
        <w:p w14:paraId="23762508" w14:textId="77777777" w:rsidR="005D33E4" w:rsidRPr="009C5D16" w:rsidRDefault="00CA60E9" w:rsidP="009C5D16">
          <w:pPr>
            <w:pStyle w:val="Kopfzeile"/>
            <w:rPr>
              <w:rFonts w:ascii="Calibri" w:hAnsi="Calibri" w:cs="Arial"/>
              <w:sz w:val="18"/>
              <w:szCs w:val="18"/>
            </w:rPr>
          </w:pPr>
          <w:r>
            <w:rPr>
              <w:rFonts w:ascii="Calibri" w:hAnsi="Calibri" w:cs="Arial"/>
              <w:sz w:val="18"/>
              <w:szCs w:val="18"/>
            </w:rPr>
            <w:t>Feldhaus</w:t>
          </w:r>
        </w:p>
      </w:tc>
    </w:tr>
    <w:tr w:rsidR="005D33E4" w14:paraId="195A5262" w14:textId="77777777" w:rsidTr="009C5D16">
      <w:trPr>
        <w:trHeight w:val="226"/>
        <w:jc w:val="center"/>
      </w:trPr>
      <w:tc>
        <w:tcPr>
          <w:tcW w:w="1787" w:type="dxa"/>
          <w:vMerge/>
        </w:tcPr>
        <w:p w14:paraId="2CDB8B34" w14:textId="77777777" w:rsidR="005D33E4" w:rsidRDefault="005D33E4" w:rsidP="00F30155">
          <w:pPr>
            <w:pStyle w:val="Kopfzeile"/>
            <w:rPr>
              <w:noProof/>
            </w:rPr>
          </w:pPr>
        </w:p>
      </w:tc>
      <w:tc>
        <w:tcPr>
          <w:tcW w:w="6379" w:type="dxa"/>
          <w:vMerge/>
        </w:tcPr>
        <w:p w14:paraId="7D781C62" w14:textId="77777777" w:rsidR="005D33E4" w:rsidRDefault="005D33E4" w:rsidP="00F30155">
          <w:pPr>
            <w:pStyle w:val="Kopfzeile"/>
          </w:pPr>
        </w:p>
      </w:tc>
      <w:tc>
        <w:tcPr>
          <w:tcW w:w="850" w:type="dxa"/>
          <w:vAlign w:val="center"/>
        </w:tcPr>
        <w:p w14:paraId="03E5DB49" w14:textId="77777777" w:rsidR="005D33E4" w:rsidRPr="009C5D16" w:rsidRDefault="005D33E4" w:rsidP="009C5D16">
          <w:pPr>
            <w:pStyle w:val="Kopfzeile"/>
            <w:rPr>
              <w:rFonts w:ascii="Calibri" w:hAnsi="Calibri"/>
              <w:sz w:val="18"/>
              <w:szCs w:val="18"/>
            </w:rPr>
          </w:pPr>
          <w:r w:rsidRPr="009C5D16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992" w:type="dxa"/>
          <w:vAlign w:val="center"/>
        </w:tcPr>
        <w:p w14:paraId="241A206A" w14:textId="77777777" w:rsidR="005D33E4" w:rsidRPr="009C5D16" w:rsidRDefault="00CA60E9" w:rsidP="00A71882">
          <w:pPr>
            <w:pStyle w:val="Kopfzeile"/>
            <w:rPr>
              <w:rFonts w:ascii="Calibri" w:hAnsi="Calibri" w:cs="Arial"/>
              <w:sz w:val="18"/>
              <w:szCs w:val="18"/>
            </w:rPr>
          </w:pPr>
          <w:r>
            <w:rPr>
              <w:rFonts w:ascii="Calibri" w:hAnsi="Calibri" w:cs="Arial"/>
              <w:sz w:val="18"/>
              <w:szCs w:val="18"/>
            </w:rPr>
            <w:t>29</w:t>
          </w:r>
          <w:r w:rsidR="005D33E4" w:rsidRPr="009C5D16">
            <w:rPr>
              <w:rFonts w:ascii="Calibri" w:hAnsi="Calibri" w:cs="Arial"/>
              <w:sz w:val="18"/>
              <w:szCs w:val="18"/>
            </w:rPr>
            <w:t>.</w:t>
          </w:r>
          <w:r>
            <w:rPr>
              <w:rFonts w:ascii="Calibri" w:hAnsi="Calibri" w:cs="Arial"/>
              <w:sz w:val="18"/>
              <w:szCs w:val="18"/>
            </w:rPr>
            <w:t>06</w:t>
          </w:r>
          <w:r w:rsidR="005D33E4" w:rsidRPr="009C5D16">
            <w:rPr>
              <w:rFonts w:ascii="Calibri" w:hAnsi="Calibri" w:cs="Arial"/>
              <w:sz w:val="18"/>
              <w:szCs w:val="18"/>
            </w:rPr>
            <w:t>.20</w:t>
          </w:r>
          <w:r>
            <w:rPr>
              <w:rFonts w:ascii="Calibri" w:hAnsi="Calibri" w:cs="Arial"/>
              <w:sz w:val="18"/>
              <w:szCs w:val="18"/>
            </w:rPr>
            <w:t>26</w:t>
          </w:r>
        </w:p>
      </w:tc>
    </w:tr>
  </w:tbl>
  <w:p w14:paraId="39174534" w14:textId="71EE7764" w:rsidR="00634C48" w:rsidRDefault="003510B0">
    <w:pPr>
      <w:pStyle w:val="Kopfzeile"/>
      <w:tabs>
        <w:tab w:val="clear" w:pos="9072"/>
        <w:tab w:val="left" w:pos="7938"/>
      </w:tabs>
      <w:rPr>
        <w:rFonts w:ascii="Arial" w:hAnsi="Arial" w:cs="Arial"/>
        <w:sz w:val="1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C134DE" wp14:editId="2A62179A">
          <wp:simplePos x="0" y="0"/>
          <wp:positionH relativeFrom="column">
            <wp:posOffset>165735</wp:posOffset>
          </wp:positionH>
          <wp:positionV relativeFrom="paragraph">
            <wp:posOffset>-701675</wp:posOffset>
          </wp:positionV>
          <wp:extent cx="600075" cy="614680"/>
          <wp:effectExtent l="0" t="0" r="952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33" t="6822" r="10048" b="11250"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C9F"/>
    <w:multiLevelType w:val="hybridMultilevel"/>
    <w:tmpl w:val="E5DA82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A2520"/>
    <w:multiLevelType w:val="hybridMultilevel"/>
    <w:tmpl w:val="B4801DF6"/>
    <w:lvl w:ilvl="0" w:tplc="9ADEA926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C5D2F"/>
    <w:multiLevelType w:val="hybridMultilevel"/>
    <w:tmpl w:val="80663AD2"/>
    <w:lvl w:ilvl="0" w:tplc="0262CB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E08B2"/>
    <w:multiLevelType w:val="hybridMultilevel"/>
    <w:tmpl w:val="EAC06C68"/>
    <w:lvl w:ilvl="0" w:tplc="A490CAC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9068FD"/>
    <w:multiLevelType w:val="hybridMultilevel"/>
    <w:tmpl w:val="3EE2D2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B3307"/>
    <w:multiLevelType w:val="multilevel"/>
    <w:tmpl w:val="927078A2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2EB4291"/>
    <w:multiLevelType w:val="hybridMultilevel"/>
    <w:tmpl w:val="169A5EEA"/>
    <w:lvl w:ilvl="0" w:tplc="FC9C9D0A">
      <w:start w:val="3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B396F66"/>
    <w:multiLevelType w:val="hybridMultilevel"/>
    <w:tmpl w:val="7A98A8C4"/>
    <w:lvl w:ilvl="0" w:tplc="9718DAE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E1B6245"/>
    <w:multiLevelType w:val="hybridMultilevel"/>
    <w:tmpl w:val="91E0E50C"/>
    <w:lvl w:ilvl="0" w:tplc="81700C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34265"/>
    <w:multiLevelType w:val="hybridMultilevel"/>
    <w:tmpl w:val="AB021794"/>
    <w:lvl w:ilvl="0" w:tplc="2704280C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5D7AA9"/>
    <w:multiLevelType w:val="hybridMultilevel"/>
    <w:tmpl w:val="038206C4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0AD73DD"/>
    <w:multiLevelType w:val="hybridMultilevel"/>
    <w:tmpl w:val="8C8657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B3537"/>
    <w:multiLevelType w:val="multilevel"/>
    <w:tmpl w:val="61009E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8F1E5A"/>
    <w:multiLevelType w:val="singleLevel"/>
    <w:tmpl w:val="35BCDCF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 w15:restartNumberingAfterBreak="0">
    <w:nsid w:val="47275C5C"/>
    <w:multiLevelType w:val="multilevel"/>
    <w:tmpl w:val="95961118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ED19D6"/>
    <w:multiLevelType w:val="multilevel"/>
    <w:tmpl w:val="D8A60A5E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654BF9"/>
    <w:multiLevelType w:val="multilevel"/>
    <w:tmpl w:val="8640B8EC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2FA7FC2"/>
    <w:multiLevelType w:val="singleLevel"/>
    <w:tmpl w:val="36AA7FFA"/>
    <w:lvl w:ilvl="0">
      <w:start w:val="1"/>
      <w:numFmt w:val="decimal"/>
      <w:lvlText w:val="%1."/>
      <w:lvlJc w:val="left"/>
      <w:pPr>
        <w:tabs>
          <w:tab w:val="num" w:pos="3"/>
        </w:tabs>
        <w:ind w:left="3" w:hanging="570"/>
      </w:pPr>
      <w:rPr>
        <w:rFonts w:hint="default"/>
        <w:b/>
        <w:sz w:val="22"/>
      </w:rPr>
    </w:lvl>
  </w:abstractNum>
  <w:abstractNum w:abstractNumId="18" w15:restartNumberingAfterBreak="0">
    <w:nsid w:val="541F7C64"/>
    <w:multiLevelType w:val="hybridMultilevel"/>
    <w:tmpl w:val="95961118"/>
    <w:lvl w:ilvl="0" w:tplc="0407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0531ECC"/>
    <w:multiLevelType w:val="hybridMultilevel"/>
    <w:tmpl w:val="764491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B1525"/>
    <w:multiLevelType w:val="hybridMultilevel"/>
    <w:tmpl w:val="C5E20E4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CA002AD"/>
    <w:multiLevelType w:val="hybridMultilevel"/>
    <w:tmpl w:val="AB4AD84E"/>
    <w:lvl w:ilvl="0" w:tplc="C6B6E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53553"/>
    <w:multiLevelType w:val="hybridMultilevel"/>
    <w:tmpl w:val="F1F8486E"/>
    <w:lvl w:ilvl="0" w:tplc="4DAC5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73206F"/>
    <w:multiLevelType w:val="multilevel"/>
    <w:tmpl w:val="E5EE5D1C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07296A"/>
    <w:multiLevelType w:val="hybridMultilevel"/>
    <w:tmpl w:val="AB4AD84E"/>
    <w:lvl w:ilvl="0" w:tplc="C6B6E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09733">
    <w:abstractNumId w:val="13"/>
  </w:num>
  <w:num w:numId="2" w16cid:durableId="1381634689">
    <w:abstractNumId w:val="17"/>
  </w:num>
  <w:num w:numId="3" w16cid:durableId="569849381">
    <w:abstractNumId w:val="16"/>
  </w:num>
  <w:num w:numId="4" w16cid:durableId="1903132184">
    <w:abstractNumId w:val="23"/>
  </w:num>
  <w:num w:numId="5" w16cid:durableId="1076240576">
    <w:abstractNumId w:val="15"/>
  </w:num>
  <w:num w:numId="6" w16cid:durableId="792334391">
    <w:abstractNumId w:val="5"/>
  </w:num>
  <w:num w:numId="7" w16cid:durableId="1219124884">
    <w:abstractNumId w:val="12"/>
  </w:num>
  <w:num w:numId="8" w16cid:durableId="746800731">
    <w:abstractNumId w:val="22"/>
  </w:num>
  <w:num w:numId="9" w16cid:durableId="1384021286">
    <w:abstractNumId w:val="1"/>
  </w:num>
  <w:num w:numId="10" w16cid:durableId="1974171796">
    <w:abstractNumId w:val="11"/>
  </w:num>
  <w:num w:numId="11" w16cid:durableId="706369180">
    <w:abstractNumId w:val="4"/>
  </w:num>
  <w:num w:numId="12" w16cid:durableId="1489708966">
    <w:abstractNumId w:val="20"/>
  </w:num>
  <w:num w:numId="13" w16cid:durableId="1179588605">
    <w:abstractNumId w:val="7"/>
  </w:num>
  <w:num w:numId="14" w16cid:durableId="2134980385">
    <w:abstractNumId w:val="2"/>
  </w:num>
  <w:num w:numId="15" w16cid:durableId="851726076">
    <w:abstractNumId w:val="18"/>
  </w:num>
  <w:num w:numId="16" w16cid:durableId="1849951266">
    <w:abstractNumId w:val="6"/>
  </w:num>
  <w:num w:numId="17" w16cid:durableId="826819502">
    <w:abstractNumId w:val="3"/>
  </w:num>
  <w:num w:numId="18" w16cid:durableId="593168525">
    <w:abstractNumId w:val="9"/>
  </w:num>
  <w:num w:numId="19" w16cid:durableId="878977311">
    <w:abstractNumId w:val="0"/>
  </w:num>
  <w:num w:numId="20" w16cid:durableId="1645162168">
    <w:abstractNumId w:val="21"/>
  </w:num>
  <w:num w:numId="21" w16cid:durableId="46883306">
    <w:abstractNumId w:val="24"/>
  </w:num>
  <w:num w:numId="22" w16cid:durableId="580333380">
    <w:abstractNumId w:val="14"/>
  </w:num>
  <w:num w:numId="23" w16cid:durableId="2138378879">
    <w:abstractNumId w:val="8"/>
  </w:num>
  <w:num w:numId="24" w16cid:durableId="1265455931">
    <w:abstractNumId w:val="10"/>
  </w:num>
  <w:num w:numId="25" w16cid:durableId="12848469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xTbAbWqeXynfFfhMmnh2hg16aO5qBQWOB9ZUejEdsvLcup+W49UpPHnj5F0NZJJwH1tuvS9Lz7SF1t8sUnOjg==" w:salt="RaPVMRCZmQRt0tmIrjn2f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779"/>
    <w:rsid w:val="000125A4"/>
    <w:rsid w:val="00042764"/>
    <w:rsid w:val="0006311D"/>
    <w:rsid w:val="00095177"/>
    <w:rsid w:val="000B1779"/>
    <w:rsid w:val="000C12A9"/>
    <w:rsid w:val="000C18B3"/>
    <w:rsid w:val="000F04B0"/>
    <w:rsid w:val="00114D8F"/>
    <w:rsid w:val="001323E7"/>
    <w:rsid w:val="00142A0E"/>
    <w:rsid w:val="001551B4"/>
    <w:rsid w:val="001A0EBF"/>
    <w:rsid w:val="001A17A0"/>
    <w:rsid w:val="001F4250"/>
    <w:rsid w:val="00205024"/>
    <w:rsid w:val="00213321"/>
    <w:rsid w:val="00271640"/>
    <w:rsid w:val="002774B4"/>
    <w:rsid w:val="002B297A"/>
    <w:rsid w:val="002B4E4A"/>
    <w:rsid w:val="002D7689"/>
    <w:rsid w:val="002F1D3A"/>
    <w:rsid w:val="002F3539"/>
    <w:rsid w:val="002F44C1"/>
    <w:rsid w:val="00306B6E"/>
    <w:rsid w:val="00323C80"/>
    <w:rsid w:val="00345CDF"/>
    <w:rsid w:val="00347EE3"/>
    <w:rsid w:val="003510B0"/>
    <w:rsid w:val="00385987"/>
    <w:rsid w:val="00395F4F"/>
    <w:rsid w:val="003B31DE"/>
    <w:rsid w:val="003B77D7"/>
    <w:rsid w:val="003E1625"/>
    <w:rsid w:val="00434AA6"/>
    <w:rsid w:val="004379AA"/>
    <w:rsid w:val="00454720"/>
    <w:rsid w:val="00477A0A"/>
    <w:rsid w:val="004818DC"/>
    <w:rsid w:val="00484C45"/>
    <w:rsid w:val="00487228"/>
    <w:rsid w:val="004D0ED0"/>
    <w:rsid w:val="005127F3"/>
    <w:rsid w:val="005319C6"/>
    <w:rsid w:val="005376EE"/>
    <w:rsid w:val="00541828"/>
    <w:rsid w:val="005477DF"/>
    <w:rsid w:val="005825E4"/>
    <w:rsid w:val="00587057"/>
    <w:rsid w:val="005A56C2"/>
    <w:rsid w:val="005C31A4"/>
    <w:rsid w:val="005C3A68"/>
    <w:rsid w:val="005C5A63"/>
    <w:rsid w:val="005D263D"/>
    <w:rsid w:val="005D33E4"/>
    <w:rsid w:val="0060118A"/>
    <w:rsid w:val="006206FC"/>
    <w:rsid w:val="006247E0"/>
    <w:rsid w:val="0062598C"/>
    <w:rsid w:val="006263C0"/>
    <w:rsid w:val="00634C48"/>
    <w:rsid w:val="006411F7"/>
    <w:rsid w:val="00647242"/>
    <w:rsid w:val="00665C5B"/>
    <w:rsid w:val="006C3835"/>
    <w:rsid w:val="006D0326"/>
    <w:rsid w:val="006E4A77"/>
    <w:rsid w:val="006F23A6"/>
    <w:rsid w:val="00710B9A"/>
    <w:rsid w:val="00713B7A"/>
    <w:rsid w:val="0071619A"/>
    <w:rsid w:val="0074450C"/>
    <w:rsid w:val="00760A47"/>
    <w:rsid w:val="00772E47"/>
    <w:rsid w:val="0077734E"/>
    <w:rsid w:val="007C036E"/>
    <w:rsid w:val="007D4922"/>
    <w:rsid w:val="00844C98"/>
    <w:rsid w:val="008807FB"/>
    <w:rsid w:val="00886AB8"/>
    <w:rsid w:val="008B366B"/>
    <w:rsid w:val="008D10EF"/>
    <w:rsid w:val="008F261B"/>
    <w:rsid w:val="009336A0"/>
    <w:rsid w:val="0095099C"/>
    <w:rsid w:val="0095474F"/>
    <w:rsid w:val="00972057"/>
    <w:rsid w:val="009B0CD8"/>
    <w:rsid w:val="009C2164"/>
    <w:rsid w:val="009C5D16"/>
    <w:rsid w:val="009E4D6D"/>
    <w:rsid w:val="009F608C"/>
    <w:rsid w:val="009F7849"/>
    <w:rsid w:val="00A015E6"/>
    <w:rsid w:val="00A067C3"/>
    <w:rsid w:val="00A21049"/>
    <w:rsid w:val="00A30491"/>
    <w:rsid w:val="00A51CCD"/>
    <w:rsid w:val="00A71882"/>
    <w:rsid w:val="00AC1720"/>
    <w:rsid w:val="00AD18DF"/>
    <w:rsid w:val="00AE02FD"/>
    <w:rsid w:val="00AE39EE"/>
    <w:rsid w:val="00B24C7F"/>
    <w:rsid w:val="00B6596C"/>
    <w:rsid w:val="00B72160"/>
    <w:rsid w:val="00B77646"/>
    <w:rsid w:val="00B914EB"/>
    <w:rsid w:val="00B95B22"/>
    <w:rsid w:val="00BD1725"/>
    <w:rsid w:val="00BD3C81"/>
    <w:rsid w:val="00BD62DF"/>
    <w:rsid w:val="00BE13FB"/>
    <w:rsid w:val="00C022D3"/>
    <w:rsid w:val="00C136DE"/>
    <w:rsid w:val="00C16591"/>
    <w:rsid w:val="00C44F12"/>
    <w:rsid w:val="00C50CDB"/>
    <w:rsid w:val="00C809D8"/>
    <w:rsid w:val="00C90DBF"/>
    <w:rsid w:val="00CA60E9"/>
    <w:rsid w:val="00CB4386"/>
    <w:rsid w:val="00CB76C3"/>
    <w:rsid w:val="00CB7B82"/>
    <w:rsid w:val="00CE1FA8"/>
    <w:rsid w:val="00D12055"/>
    <w:rsid w:val="00D51C16"/>
    <w:rsid w:val="00D61780"/>
    <w:rsid w:val="00D966B5"/>
    <w:rsid w:val="00DC51CC"/>
    <w:rsid w:val="00E0181C"/>
    <w:rsid w:val="00E1787A"/>
    <w:rsid w:val="00E17B7E"/>
    <w:rsid w:val="00E208E5"/>
    <w:rsid w:val="00E3275E"/>
    <w:rsid w:val="00E33D7E"/>
    <w:rsid w:val="00E631B8"/>
    <w:rsid w:val="00E6696E"/>
    <w:rsid w:val="00E67E0E"/>
    <w:rsid w:val="00E716A5"/>
    <w:rsid w:val="00EA4F9B"/>
    <w:rsid w:val="00EB4D1C"/>
    <w:rsid w:val="00EF4E28"/>
    <w:rsid w:val="00F27519"/>
    <w:rsid w:val="00F30155"/>
    <w:rsid w:val="00F35310"/>
    <w:rsid w:val="00F36B71"/>
    <w:rsid w:val="00F516AD"/>
    <w:rsid w:val="00F55EB5"/>
    <w:rsid w:val="00F56C6C"/>
    <w:rsid w:val="00F71698"/>
    <w:rsid w:val="00FB2630"/>
    <w:rsid w:val="00FE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428B6D"/>
  <w15:chartTrackingRefBased/>
  <w15:docId w15:val="{C1E00D64-D5A7-48D2-AC49-E9117D83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6591"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18"/>
    </w:rPr>
  </w:style>
  <w:style w:type="paragraph" w:styleId="berschrift2">
    <w:name w:val="heading 2"/>
    <w:basedOn w:val="Standard"/>
    <w:next w:val="Standard"/>
    <w:qFormat/>
    <w:pPr>
      <w:keepNext/>
      <w:ind w:right="214"/>
      <w:jc w:val="right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Standard"/>
    <w:qFormat/>
    <w:pPr>
      <w:keepNext/>
      <w:ind w:left="570" w:hanging="3"/>
      <w:outlineLvl w:val="2"/>
    </w:pPr>
    <w:rPr>
      <w:rFonts w:ascii="Arial" w:hAnsi="Arial"/>
      <w:b/>
      <w:sz w:val="22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567"/>
      </w:tabs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567"/>
      </w:tabs>
      <w:outlineLvl w:val="4"/>
    </w:pPr>
    <w:rPr>
      <w:b/>
      <w:sz w:val="22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rFonts w:ascii="Arial" w:hAnsi="Arial"/>
      <w:b/>
    </w:rPr>
  </w:style>
  <w:style w:type="paragraph" w:styleId="berschrift7">
    <w:name w:val="heading 7"/>
    <w:basedOn w:val="Standard"/>
    <w:next w:val="Standard"/>
    <w:qFormat/>
    <w:pPr>
      <w:keepNext/>
      <w:jc w:val="both"/>
      <w:outlineLvl w:val="6"/>
    </w:pPr>
    <w:rPr>
      <w:rFonts w:ascii="Arial" w:hAnsi="Arial"/>
      <w:b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rFonts w:ascii="Arial" w:hAnsi="Arial"/>
      <w:b/>
      <w:sz w:val="16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-2847"/>
        <w:tab w:val="left" w:pos="-2502"/>
        <w:tab w:val="left" w:pos="-1713"/>
        <w:tab w:val="left" w:pos="-1147"/>
        <w:tab w:val="left" w:pos="-806"/>
        <w:tab w:val="left" w:pos="56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56" w:line="360" w:lineRule="auto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b/>
      <w:sz w:val="22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BesuchterHyperlink">
    <w:name w:val="BesuchterHyperlink"/>
    <w:semiHidden/>
    <w:rPr>
      <w:color w:val="800080"/>
      <w:u w:val="single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/>
      <w:sz w:val="16"/>
    </w:rPr>
  </w:style>
  <w:style w:type="character" w:styleId="Funotenzeichen">
    <w:name w:val="footnote reference"/>
    <w:semiHidden/>
  </w:style>
  <w:style w:type="character" w:styleId="Zeilennummer">
    <w:name w:val="line number"/>
    <w:basedOn w:val="Absatz-Standardschriftart"/>
    <w:semiHidden/>
  </w:style>
  <w:style w:type="character" w:customStyle="1" w:styleId="KopfzeileZchn">
    <w:name w:val="Kopfzeile Zchn"/>
    <w:link w:val="Kopfzeile"/>
    <w:uiPriority w:val="99"/>
    <w:rsid w:val="00385987"/>
  </w:style>
  <w:style w:type="paragraph" w:styleId="Listenabsatz">
    <w:name w:val="List Paragraph"/>
    <w:basedOn w:val="Standard"/>
    <w:uiPriority w:val="34"/>
    <w:qFormat/>
    <w:rsid w:val="00F516AD"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23A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F23A6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744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beits-Daten\DVGW_2007\Antr&#228;ge_2007_GmbH\Fachunternehmen\Antrag_2007\A_Funternehmen_gw301_302_GmbH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81D47-2800-4B34-925F-1C53731B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A_Funternehmen_gw301_302_GmbH.dot</Template>
  <TotalTime>0</TotalTime>
  <Pages>2</Pages>
  <Words>490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Zertifizierungsstelle</vt:lpstr>
    </vt:vector>
  </TitlesOfParts>
  <Company>DVGW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Zertifizierungsstelle</dc:title>
  <dc:subject/>
  <dc:creator>M.Weckheuer</dc:creator>
  <cp:keywords/>
  <cp:lastModifiedBy>Feldhaus, Jan</cp:lastModifiedBy>
  <cp:revision>3</cp:revision>
  <cp:lastPrinted>2026-06-29T10:44:00Z</cp:lastPrinted>
  <dcterms:created xsi:type="dcterms:W3CDTF">2026-07-01T12:20:00Z</dcterms:created>
  <dcterms:modified xsi:type="dcterms:W3CDTF">2026-07-01T12:21:00Z</dcterms:modified>
</cp:coreProperties>
</file>